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21249" w14:textId="5B0F6884"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10</w:t>
      </w:r>
      <w:r>
        <w:rPr>
          <w:b/>
          <w:i/>
          <w:noProof/>
          <w:sz w:val="28"/>
        </w:rPr>
        <w:tab/>
      </w:r>
      <w:r w:rsidR="006167CB" w:rsidRPr="008C57CF">
        <w:rPr>
          <w:rFonts w:hint="eastAsia"/>
          <w:b/>
          <w:sz w:val="24"/>
          <w:szCs w:val="24"/>
          <w:lang w:eastAsia="zh-CN"/>
        </w:rPr>
        <w:t>R1-</w:t>
      </w:r>
      <w:r w:rsidR="00A909C2" w:rsidRPr="00A909C2">
        <w:rPr>
          <w:b/>
          <w:sz w:val="24"/>
          <w:szCs w:val="24"/>
          <w:lang w:eastAsia="zh-CN"/>
        </w:rPr>
        <w:t>2206755</w:t>
      </w:r>
    </w:p>
    <w:p w14:paraId="43142D2C" w14:textId="3B726587" w:rsidR="001E41F3" w:rsidRPr="006167CB" w:rsidRDefault="00AB402C" w:rsidP="005E2C44">
      <w:pPr>
        <w:pStyle w:val="CRCoverPage"/>
        <w:outlineLvl w:val="0"/>
        <w:rPr>
          <w:b/>
          <w:noProof/>
          <w:sz w:val="24"/>
          <w:szCs w:val="24"/>
          <w:lang w:eastAsia="zh-CN"/>
        </w:rPr>
      </w:pPr>
      <w:r w:rsidRPr="00AB402C">
        <w:rPr>
          <w:b/>
          <w:bCs/>
          <w:sz w:val="24"/>
          <w:szCs w:val="24"/>
          <w:lang w:val="en-US" w:eastAsia="zh-CN"/>
        </w:rPr>
        <w:t>Toulouse, France, August 22</w:t>
      </w:r>
      <w:r w:rsidRPr="00FC2473">
        <w:rPr>
          <w:b/>
          <w:bCs/>
          <w:sz w:val="24"/>
          <w:szCs w:val="24"/>
          <w:vertAlign w:val="superscript"/>
          <w:lang w:val="en-US" w:eastAsia="zh-CN"/>
        </w:rPr>
        <w:t>nd</w:t>
      </w:r>
      <w:r w:rsidRPr="00AB402C">
        <w:rPr>
          <w:b/>
          <w:bCs/>
          <w:sz w:val="24"/>
          <w:szCs w:val="24"/>
          <w:lang w:val="en-US" w:eastAsia="zh-CN"/>
        </w:rPr>
        <w:t xml:space="preserve"> </w:t>
      </w:r>
      <w:r w:rsidR="00FC2473">
        <w:rPr>
          <w:b/>
          <w:bCs/>
          <w:sz w:val="24"/>
          <w:szCs w:val="24"/>
          <w:lang w:val="en-US" w:eastAsia="zh-CN"/>
        </w:rPr>
        <w:t>-</w:t>
      </w:r>
      <w:r w:rsidRPr="00AB402C">
        <w:rPr>
          <w:b/>
          <w:bCs/>
          <w:sz w:val="24"/>
          <w:szCs w:val="24"/>
          <w:lang w:val="en-US" w:eastAsia="zh-CN"/>
        </w:rPr>
        <w:t xml:space="preserve"> 26</w:t>
      </w:r>
      <w:r w:rsidRPr="00FC2473">
        <w:rPr>
          <w:b/>
          <w:bCs/>
          <w:sz w:val="24"/>
          <w:szCs w:val="24"/>
          <w:vertAlign w:val="superscript"/>
          <w:lang w:val="en-US" w:eastAsia="zh-CN"/>
        </w:rPr>
        <w:t>th</w:t>
      </w:r>
      <w:r w:rsidRPr="00AB402C">
        <w:rPr>
          <w:b/>
          <w:bCs/>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DC604A" w14:textId="77777777" w:rsidTr="00547111">
        <w:tc>
          <w:tcPr>
            <w:tcW w:w="9641" w:type="dxa"/>
            <w:gridSpan w:val="9"/>
            <w:tcBorders>
              <w:top w:val="single" w:sz="4" w:space="0" w:color="auto"/>
              <w:left w:val="single" w:sz="4" w:space="0" w:color="auto"/>
              <w:right w:val="single" w:sz="4" w:space="0" w:color="auto"/>
            </w:tcBorders>
          </w:tcPr>
          <w:p w14:paraId="7815C2B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60CBF3A3" w14:textId="77777777" w:rsidTr="00547111">
        <w:tc>
          <w:tcPr>
            <w:tcW w:w="9641" w:type="dxa"/>
            <w:gridSpan w:val="9"/>
            <w:tcBorders>
              <w:left w:val="single" w:sz="4" w:space="0" w:color="auto"/>
              <w:right w:val="single" w:sz="4" w:space="0" w:color="auto"/>
            </w:tcBorders>
          </w:tcPr>
          <w:p w14:paraId="2266E781"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62A07EBE" w14:textId="77777777" w:rsidTr="00547111">
        <w:tc>
          <w:tcPr>
            <w:tcW w:w="9641" w:type="dxa"/>
            <w:gridSpan w:val="9"/>
            <w:tcBorders>
              <w:left w:val="single" w:sz="4" w:space="0" w:color="auto"/>
              <w:right w:val="single" w:sz="4" w:space="0" w:color="auto"/>
            </w:tcBorders>
          </w:tcPr>
          <w:p w14:paraId="0B4EA1C3" w14:textId="77777777" w:rsidR="001E41F3" w:rsidRDefault="001E41F3">
            <w:pPr>
              <w:pStyle w:val="CRCoverPage"/>
              <w:spacing w:after="0"/>
              <w:rPr>
                <w:noProof/>
                <w:sz w:val="8"/>
                <w:szCs w:val="8"/>
              </w:rPr>
            </w:pPr>
          </w:p>
        </w:tc>
      </w:tr>
      <w:tr w:rsidR="001E41F3" w14:paraId="5E6B9BDF" w14:textId="77777777" w:rsidTr="00547111">
        <w:tc>
          <w:tcPr>
            <w:tcW w:w="142" w:type="dxa"/>
            <w:tcBorders>
              <w:left w:val="single" w:sz="4" w:space="0" w:color="auto"/>
            </w:tcBorders>
          </w:tcPr>
          <w:p w14:paraId="422B351C" w14:textId="77777777" w:rsidR="001E41F3" w:rsidRDefault="001E41F3">
            <w:pPr>
              <w:pStyle w:val="CRCoverPage"/>
              <w:spacing w:after="0"/>
              <w:jc w:val="right"/>
              <w:rPr>
                <w:noProof/>
              </w:rPr>
            </w:pPr>
          </w:p>
        </w:tc>
        <w:tc>
          <w:tcPr>
            <w:tcW w:w="1559" w:type="dxa"/>
            <w:shd w:val="pct30" w:color="FFFF00" w:fill="auto"/>
          </w:tcPr>
          <w:p w14:paraId="0EA15734"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5E9B2C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7C5D"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0181B03D"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6752CD55"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6E9C1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2D515E" w14:textId="77777777"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422B5D">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14:paraId="669788E5" w14:textId="77777777" w:rsidR="001E41F3" w:rsidRDefault="001E41F3">
            <w:pPr>
              <w:pStyle w:val="CRCoverPage"/>
              <w:spacing w:after="0"/>
              <w:rPr>
                <w:noProof/>
              </w:rPr>
            </w:pPr>
          </w:p>
        </w:tc>
      </w:tr>
      <w:tr w:rsidR="001E41F3" w14:paraId="1344B542" w14:textId="77777777" w:rsidTr="00547111">
        <w:tc>
          <w:tcPr>
            <w:tcW w:w="9641" w:type="dxa"/>
            <w:gridSpan w:val="9"/>
            <w:tcBorders>
              <w:left w:val="single" w:sz="4" w:space="0" w:color="auto"/>
              <w:right w:val="single" w:sz="4" w:space="0" w:color="auto"/>
            </w:tcBorders>
          </w:tcPr>
          <w:p w14:paraId="61479C51" w14:textId="77777777" w:rsidR="001E41F3" w:rsidRDefault="001E41F3">
            <w:pPr>
              <w:pStyle w:val="CRCoverPage"/>
              <w:spacing w:after="0"/>
              <w:rPr>
                <w:noProof/>
              </w:rPr>
            </w:pPr>
          </w:p>
        </w:tc>
      </w:tr>
      <w:tr w:rsidR="001E41F3" w14:paraId="3172D5C6" w14:textId="77777777" w:rsidTr="00547111">
        <w:tc>
          <w:tcPr>
            <w:tcW w:w="9641" w:type="dxa"/>
            <w:gridSpan w:val="9"/>
            <w:tcBorders>
              <w:top w:val="single" w:sz="4" w:space="0" w:color="auto"/>
            </w:tcBorders>
          </w:tcPr>
          <w:p w14:paraId="4DEA52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A837641" w14:textId="77777777" w:rsidTr="00547111">
        <w:tc>
          <w:tcPr>
            <w:tcW w:w="9641" w:type="dxa"/>
            <w:gridSpan w:val="9"/>
          </w:tcPr>
          <w:p w14:paraId="1D7FCA60" w14:textId="77777777" w:rsidR="001E41F3" w:rsidRDefault="001E41F3">
            <w:pPr>
              <w:pStyle w:val="CRCoverPage"/>
              <w:spacing w:after="0"/>
              <w:rPr>
                <w:noProof/>
                <w:sz w:val="8"/>
                <w:szCs w:val="8"/>
              </w:rPr>
            </w:pPr>
          </w:p>
        </w:tc>
      </w:tr>
    </w:tbl>
    <w:p w14:paraId="305C69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3C617A" w14:textId="77777777" w:rsidTr="00A7671C">
        <w:tc>
          <w:tcPr>
            <w:tcW w:w="2835" w:type="dxa"/>
          </w:tcPr>
          <w:p w14:paraId="645AE8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9A1F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37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7126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FE4B7"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6A25E8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6642B0"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D192B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F5994" w14:textId="77777777" w:rsidR="00F25D98" w:rsidRDefault="00F25D98" w:rsidP="001E41F3">
            <w:pPr>
              <w:pStyle w:val="CRCoverPage"/>
              <w:spacing w:after="0"/>
              <w:jc w:val="center"/>
              <w:rPr>
                <w:b/>
                <w:bCs/>
                <w:caps/>
                <w:noProof/>
              </w:rPr>
            </w:pPr>
          </w:p>
        </w:tc>
      </w:tr>
    </w:tbl>
    <w:p w14:paraId="74744F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D57FF5" w14:textId="77777777" w:rsidTr="00547111">
        <w:tc>
          <w:tcPr>
            <w:tcW w:w="9640" w:type="dxa"/>
            <w:gridSpan w:val="11"/>
          </w:tcPr>
          <w:p w14:paraId="2D1D9478" w14:textId="77777777" w:rsidR="001E41F3" w:rsidRDefault="001E41F3">
            <w:pPr>
              <w:pStyle w:val="CRCoverPage"/>
              <w:spacing w:after="0"/>
              <w:rPr>
                <w:noProof/>
                <w:sz w:val="8"/>
                <w:szCs w:val="8"/>
              </w:rPr>
            </w:pPr>
          </w:p>
        </w:tc>
      </w:tr>
      <w:tr w:rsidR="001E41F3" w14:paraId="6D5A6DD3" w14:textId="77777777" w:rsidTr="00547111">
        <w:tc>
          <w:tcPr>
            <w:tcW w:w="1843" w:type="dxa"/>
            <w:tcBorders>
              <w:top w:val="single" w:sz="4" w:space="0" w:color="auto"/>
              <w:left w:val="single" w:sz="4" w:space="0" w:color="auto"/>
            </w:tcBorders>
          </w:tcPr>
          <w:p w14:paraId="339AB4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D5533" w14:textId="77777777" w:rsidR="001E41F3" w:rsidRDefault="00A468D1" w:rsidP="004870A2">
            <w:pPr>
              <w:pStyle w:val="CRCoverPage"/>
              <w:spacing w:after="0"/>
              <w:ind w:left="100"/>
              <w:rPr>
                <w:noProof/>
                <w:lang w:eastAsia="zh-CN"/>
              </w:rPr>
            </w:pPr>
            <w:r>
              <w:t xml:space="preserve">Corrections of </w:t>
            </w:r>
            <w:r w:rsidR="00FF13B9">
              <w:t>Msg3 repetition</w:t>
            </w:r>
          </w:p>
        </w:tc>
      </w:tr>
      <w:tr w:rsidR="001E41F3" w14:paraId="1277DF72" w14:textId="77777777" w:rsidTr="00547111">
        <w:tc>
          <w:tcPr>
            <w:tcW w:w="1843" w:type="dxa"/>
            <w:tcBorders>
              <w:left w:val="single" w:sz="4" w:space="0" w:color="auto"/>
            </w:tcBorders>
          </w:tcPr>
          <w:p w14:paraId="413431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9A8A8" w14:textId="77777777" w:rsidR="001E41F3" w:rsidRDefault="001E41F3">
            <w:pPr>
              <w:pStyle w:val="CRCoverPage"/>
              <w:spacing w:after="0"/>
              <w:rPr>
                <w:noProof/>
                <w:sz w:val="8"/>
                <w:szCs w:val="8"/>
              </w:rPr>
            </w:pPr>
          </w:p>
        </w:tc>
      </w:tr>
      <w:tr w:rsidR="001E41F3" w14:paraId="0C3E6D9C" w14:textId="77777777" w:rsidTr="00547111">
        <w:tc>
          <w:tcPr>
            <w:tcW w:w="1843" w:type="dxa"/>
            <w:tcBorders>
              <w:left w:val="single" w:sz="4" w:space="0" w:color="auto"/>
            </w:tcBorders>
          </w:tcPr>
          <w:p w14:paraId="1BC3C4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58082D" w14:textId="77777777" w:rsidR="001E41F3" w:rsidRDefault="005D19C1">
            <w:pPr>
              <w:pStyle w:val="CRCoverPage"/>
              <w:spacing w:after="0"/>
              <w:ind w:left="100"/>
              <w:rPr>
                <w:noProof/>
                <w:lang w:eastAsia="zh-CN"/>
              </w:rPr>
            </w:pPr>
            <w:r>
              <w:rPr>
                <w:lang w:eastAsia="zh-CN"/>
              </w:rPr>
              <w:t>vivo</w:t>
            </w:r>
          </w:p>
        </w:tc>
      </w:tr>
      <w:tr w:rsidR="001E41F3" w14:paraId="1D2D8A41" w14:textId="77777777" w:rsidTr="00547111">
        <w:tc>
          <w:tcPr>
            <w:tcW w:w="1843" w:type="dxa"/>
            <w:tcBorders>
              <w:left w:val="single" w:sz="4" w:space="0" w:color="auto"/>
            </w:tcBorders>
          </w:tcPr>
          <w:p w14:paraId="51FFA3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40DAD" w14:textId="3A2C4C4B" w:rsidR="001E41F3" w:rsidRDefault="00B148D7" w:rsidP="00547111">
            <w:pPr>
              <w:pStyle w:val="CRCoverPage"/>
              <w:spacing w:after="0"/>
              <w:ind w:left="100"/>
              <w:rPr>
                <w:noProof/>
              </w:rPr>
            </w:pPr>
            <w:r>
              <w:rPr>
                <w:noProof/>
              </w:rPr>
              <w:t>R1</w:t>
            </w:r>
          </w:p>
        </w:tc>
      </w:tr>
      <w:tr w:rsidR="001E41F3" w14:paraId="42EA66C7" w14:textId="77777777" w:rsidTr="00547111">
        <w:tc>
          <w:tcPr>
            <w:tcW w:w="1843" w:type="dxa"/>
            <w:tcBorders>
              <w:left w:val="single" w:sz="4" w:space="0" w:color="auto"/>
            </w:tcBorders>
          </w:tcPr>
          <w:p w14:paraId="771DA2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EB10A5" w14:textId="77777777" w:rsidR="001E41F3" w:rsidRDefault="001E41F3">
            <w:pPr>
              <w:pStyle w:val="CRCoverPage"/>
              <w:spacing w:after="0"/>
              <w:rPr>
                <w:noProof/>
                <w:sz w:val="8"/>
                <w:szCs w:val="8"/>
              </w:rPr>
            </w:pPr>
          </w:p>
        </w:tc>
      </w:tr>
      <w:tr w:rsidR="001E41F3" w14:paraId="19A7192C" w14:textId="77777777" w:rsidTr="00547111">
        <w:tc>
          <w:tcPr>
            <w:tcW w:w="1843" w:type="dxa"/>
            <w:tcBorders>
              <w:left w:val="single" w:sz="4" w:space="0" w:color="auto"/>
            </w:tcBorders>
          </w:tcPr>
          <w:p w14:paraId="3575BC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01889" w14:textId="77777777" w:rsidR="001E41F3" w:rsidRDefault="007429A1">
            <w:pPr>
              <w:pStyle w:val="CRCoverPage"/>
              <w:spacing w:after="0"/>
              <w:ind w:left="100"/>
              <w:rPr>
                <w:noProof/>
              </w:rPr>
            </w:pPr>
            <w:r w:rsidRPr="007429A1">
              <w:rPr>
                <w:noProof/>
                <w:lang w:eastAsia="fr-FR"/>
              </w:rPr>
              <w:t>NR_cov_enh-Core</w:t>
            </w:r>
          </w:p>
        </w:tc>
        <w:tc>
          <w:tcPr>
            <w:tcW w:w="567" w:type="dxa"/>
            <w:tcBorders>
              <w:left w:val="nil"/>
            </w:tcBorders>
          </w:tcPr>
          <w:p w14:paraId="6479F69D" w14:textId="77777777" w:rsidR="001E41F3" w:rsidRDefault="001E41F3">
            <w:pPr>
              <w:pStyle w:val="CRCoverPage"/>
              <w:spacing w:after="0"/>
              <w:ind w:right="100"/>
              <w:rPr>
                <w:noProof/>
              </w:rPr>
            </w:pPr>
          </w:p>
        </w:tc>
        <w:tc>
          <w:tcPr>
            <w:tcW w:w="1417" w:type="dxa"/>
            <w:gridSpan w:val="3"/>
            <w:tcBorders>
              <w:left w:val="nil"/>
            </w:tcBorders>
          </w:tcPr>
          <w:p w14:paraId="35F6E3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BB4E2" w14:textId="77777777"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Pr>
                <w:rFonts w:hint="eastAsia"/>
                <w:lang w:eastAsia="zh-CN"/>
              </w:rPr>
              <w:t>0</w:t>
            </w:r>
            <w:r w:rsidR="001E6968">
              <w:rPr>
                <w:lang w:eastAsia="zh-CN"/>
              </w:rPr>
              <w:t>8</w:t>
            </w:r>
            <w:r w:rsidR="00934B20">
              <w:rPr>
                <w:lang w:eastAsia="zh-CN"/>
              </w:rPr>
              <w:t>-</w:t>
            </w:r>
            <w:r w:rsidR="001E6968">
              <w:rPr>
                <w:lang w:eastAsia="zh-CN"/>
              </w:rPr>
              <w:t>12</w:t>
            </w:r>
          </w:p>
        </w:tc>
      </w:tr>
      <w:tr w:rsidR="001E41F3" w14:paraId="285436F5" w14:textId="77777777" w:rsidTr="00547111">
        <w:tc>
          <w:tcPr>
            <w:tcW w:w="1843" w:type="dxa"/>
            <w:tcBorders>
              <w:left w:val="single" w:sz="4" w:space="0" w:color="auto"/>
            </w:tcBorders>
          </w:tcPr>
          <w:p w14:paraId="3A7D6302" w14:textId="77777777" w:rsidR="001E41F3" w:rsidRDefault="001E41F3">
            <w:pPr>
              <w:pStyle w:val="CRCoverPage"/>
              <w:spacing w:after="0"/>
              <w:rPr>
                <w:b/>
                <w:i/>
                <w:noProof/>
                <w:sz w:val="8"/>
                <w:szCs w:val="8"/>
              </w:rPr>
            </w:pPr>
          </w:p>
        </w:tc>
        <w:tc>
          <w:tcPr>
            <w:tcW w:w="1986" w:type="dxa"/>
            <w:gridSpan w:val="4"/>
          </w:tcPr>
          <w:p w14:paraId="774C1C24" w14:textId="77777777" w:rsidR="001E41F3" w:rsidRDefault="001E41F3">
            <w:pPr>
              <w:pStyle w:val="CRCoverPage"/>
              <w:spacing w:after="0"/>
              <w:rPr>
                <w:noProof/>
                <w:sz w:val="8"/>
                <w:szCs w:val="8"/>
              </w:rPr>
            </w:pPr>
          </w:p>
        </w:tc>
        <w:tc>
          <w:tcPr>
            <w:tcW w:w="2267" w:type="dxa"/>
            <w:gridSpan w:val="2"/>
          </w:tcPr>
          <w:p w14:paraId="3DE077CE" w14:textId="77777777" w:rsidR="001E41F3" w:rsidRDefault="001E41F3">
            <w:pPr>
              <w:pStyle w:val="CRCoverPage"/>
              <w:spacing w:after="0"/>
              <w:rPr>
                <w:noProof/>
                <w:sz w:val="8"/>
                <w:szCs w:val="8"/>
              </w:rPr>
            </w:pPr>
          </w:p>
        </w:tc>
        <w:tc>
          <w:tcPr>
            <w:tcW w:w="1417" w:type="dxa"/>
            <w:gridSpan w:val="3"/>
          </w:tcPr>
          <w:p w14:paraId="6760F4DF" w14:textId="77777777" w:rsidR="001E41F3" w:rsidRDefault="001E41F3">
            <w:pPr>
              <w:pStyle w:val="CRCoverPage"/>
              <w:spacing w:after="0"/>
              <w:rPr>
                <w:noProof/>
                <w:sz w:val="8"/>
                <w:szCs w:val="8"/>
              </w:rPr>
            </w:pPr>
          </w:p>
        </w:tc>
        <w:tc>
          <w:tcPr>
            <w:tcW w:w="2127" w:type="dxa"/>
            <w:tcBorders>
              <w:right w:val="single" w:sz="4" w:space="0" w:color="auto"/>
            </w:tcBorders>
          </w:tcPr>
          <w:p w14:paraId="0D9F0374" w14:textId="77777777" w:rsidR="001E41F3" w:rsidRDefault="001E41F3">
            <w:pPr>
              <w:pStyle w:val="CRCoverPage"/>
              <w:spacing w:after="0"/>
              <w:rPr>
                <w:noProof/>
                <w:sz w:val="8"/>
                <w:szCs w:val="8"/>
              </w:rPr>
            </w:pPr>
          </w:p>
        </w:tc>
      </w:tr>
      <w:tr w:rsidR="001E41F3" w14:paraId="4C1E2CC5" w14:textId="77777777" w:rsidTr="00547111">
        <w:trPr>
          <w:cantSplit/>
        </w:trPr>
        <w:tc>
          <w:tcPr>
            <w:tcW w:w="1843" w:type="dxa"/>
            <w:tcBorders>
              <w:left w:val="single" w:sz="4" w:space="0" w:color="auto"/>
            </w:tcBorders>
          </w:tcPr>
          <w:p w14:paraId="41CD2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B34FD6"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580AC6AB" w14:textId="77777777" w:rsidR="001E41F3" w:rsidRDefault="001E41F3">
            <w:pPr>
              <w:pStyle w:val="CRCoverPage"/>
              <w:spacing w:after="0"/>
              <w:rPr>
                <w:noProof/>
              </w:rPr>
            </w:pPr>
          </w:p>
        </w:tc>
        <w:tc>
          <w:tcPr>
            <w:tcW w:w="1417" w:type="dxa"/>
            <w:gridSpan w:val="3"/>
            <w:tcBorders>
              <w:left w:val="nil"/>
            </w:tcBorders>
          </w:tcPr>
          <w:p w14:paraId="307466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971C1B"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56C0C29F" w14:textId="77777777" w:rsidTr="00547111">
        <w:tc>
          <w:tcPr>
            <w:tcW w:w="1843" w:type="dxa"/>
            <w:tcBorders>
              <w:left w:val="single" w:sz="4" w:space="0" w:color="auto"/>
              <w:bottom w:val="single" w:sz="4" w:space="0" w:color="auto"/>
            </w:tcBorders>
          </w:tcPr>
          <w:p w14:paraId="3CA8703C" w14:textId="77777777" w:rsidR="001E41F3" w:rsidRDefault="001E41F3">
            <w:pPr>
              <w:pStyle w:val="CRCoverPage"/>
              <w:spacing w:after="0"/>
              <w:rPr>
                <w:b/>
                <w:i/>
                <w:noProof/>
              </w:rPr>
            </w:pPr>
          </w:p>
        </w:tc>
        <w:tc>
          <w:tcPr>
            <w:tcW w:w="4677" w:type="dxa"/>
            <w:gridSpan w:val="8"/>
            <w:tcBorders>
              <w:bottom w:val="single" w:sz="4" w:space="0" w:color="auto"/>
            </w:tcBorders>
          </w:tcPr>
          <w:p w14:paraId="24E692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8F17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775D00"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7637A72F" w14:textId="77777777" w:rsidR="000209AE" w:rsidRDefault="0009696A" w:rsidP="000209AE">
            <w:pPr>
              <w:pStyle w:val="CRCoverPage"/>
              <w:tabs>
                <w:tab w:val="left" w:pos="950"/>
              </w:tabs>
              <w:spacing w:after="0"/>
              <w:ind w:left="482" w:hanging="241"/>
              <w:rPr>
                <w:i/>
                <w:noProof/>
                <w:sz w:val="18"/>
              </w:rPr>
            </w:pPr>
            <w:r>
              <w:rPr>
                <w:i/>
                <w:noProof/>
                <w:sz w:val="18"/>
              </w:rPr>
              <w:t>…</w:t>
            </w:r>
          </w:p>
          <w:p w14:paraId="50159C47"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68192057"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26FA8D90"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5158CA0"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338A5E9" w14:textId="77777777" w:rsidTr="00547111">
        <w:tc>
          <w:tcPr>
            <w:tcW w:w="1843" w:type="dxa"/>
          </w:tcPr>
          <w:p w14:paraId="3BF72833" w14:textId="77777777" w:rsidR="001E41F3" w:rsidRDefault="001E41F3">
            <w:pPr>
              <w:pStyle w:val="CRCoverPage"/>
              <w:spacing w:after="0"/>
              <w:rPr>
                <w:b/>
                <w:i/>
                <w:noProof/>
                <w:sz w:val="8"/>
                <w:szCs w:val="8"/>
              </w:rPr>
            </w:pPr>
          </w:p>
        </w:tc>
        <w:tc>
          <w:tcPr>
            <w:tcW w:w="7797" w:type="dxa"/>
            <w:gridSpan w:val="10"/>
          </w:tcPr>
          <w:p w14:paraId="13CE0F96" w14:textId="77777777" w:rsidR="001E41F3" w:rsidRDefault="001E41F3">
            <w:pPr>
              <w:pStyle w:val="CRCoverPage"/>
              <w:spacing w:after="0"/>
              <w:rPr>
                <w:noProof/>
                <w:sz w:val="8"/>
                <w:szCs w:val="8"/>
              </w:rPr>
            </w:pPr>
          </w:p>
        </w:tc>
      </w:tr>
      <w:tr w:rsidR="001E41F3" w14:paraId="2A1ECDD4" w14:textId="77777777" w:rsidTr="00547111">
        <w:tc>
          <w:tcPr>
            <w:tcW w:w="2694" w:type="dxa"/>
            <w:gridSpan w:val="2"/>
            <w:tcBorders>
              <w:top w:val="single" w:sz="4" w:space="0" w:color="auto"/>
              <w:left w:val="single" w:sz="4" w:space="0" w:color="auto"/>
            </w:tcBorders>
          </w:tcPr>
          <w:p w14:paraId="0F41D33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FDB5B" w14:textId="013E0F30" w:rsidR="00822C72" w:rsidRDefault="0041350F" w:rsidP="00822C72">
            <w:pPr>
              <w:pStyle w:val="CRCoverPage"/>
              <w:spacing w:afterLines="20" w:after="48"/>
              <w:rPr>
                <w:noProof/>
                <w:lang w:eastAsia="zh-CN"/>
              </w:rPr>
            </w:pPr>
            <w:r>
              <w:rPr>
                <w:noProof/>
                <w:lang w:eastAsia="zh-CN"/>
              </w:rPr>
              <w:t xml:space="preserve">In 38.331 v17.1.0, </w:t>
            </w:r>
            <w:r w:rsidR="00BC5310">
              <w:rPr>
                <w:noProof/>
                <w:lang w:eastAsia="zh-CN"/>
              </w:rPr>
              <w:t>“</w:t>
            </w:r>
            <w:r w:rsidR="00C95B48" w:rsidRPr="00DE73A3">
              <w:rPr>
                <w:i/>
                <w:noProof/>
                <w:lang w:eastAsia="zh-CN"/>
              </w:rPr>
              <w:t>numberOfMsg3-RepetitionsList</w:t>
            </w:r>
            <w:r w:rsidR="00BC5310">
              <w:rPr>
                <w:noProof/>
                <w:lang w:eastAsia="zh-CN"/>
              </w:rPr>
              <w:t xml:space="preserve">” </w:t>
            </w:r>
            <w:r>
              <w:rPr>
                <w:noProof/>
                <w:lang w:eastAsia="zh-CN"/>
              </w:rPr>
              <w:t xml:space="preserve">is </w:t>
            </w:r>
            <w:r w:rsidR="00F8250D">
              <w:rPr>
                <w:noProof/>
                <w:lang w:eastAsia="zh-CN"/>
              </w:rPr>
              <w:t>defined</w:t>
            </w:r>
            <w:r>
              <w:rPr>
                <w:noProof/>
                <w:lang w:eastAsia="zh-CN"/>
              </w:rPr>
              <w:t xml:space="preserve"> </w:t>
            </w:r>
            <w:r w:rsidR="00BC5310">
              <w:rPr>
                <w:noProof/>
                <w:lang w:eastAsia="zh-CN"/>
              </w:rPr>
              <w:t xml:space="preserve">to indicate </w:t>
            </w:r>
            <w:r w:rsidR="00C95B48">
              <w:rPr>
                <w:noProof/>
                <w:lang w:eastAsia="zh-CN"/>
              </w:rPr>
              <w:t>a number of repetitions</w:t>
            </w:r>
            <w:r w:rsidR="00DE73A3">
              <w:rPr>
                <w:noProof/>
                <w:lang w:eastAsia="zh-CN"/>
              </w:rPr>
              <w:t xml:space="preserve"> for Msg3 repetition</w:t>
            </w:r>
            <w:r w:rsidR="0023231C">
              <w:rPr>
                <w:noProof/>
                <w:lang w:eastAsia="zh-CN"/>
              </w:rPr>
              <w:t xml:space="preserve">. </w:t>
            </w:r>
            <w:r w:rsidR="00822C72">
              <w:rPr>
                <w:noProof/>
                <w:lang w:eastAsia="zh-CN"/>
              </w:rPr>
              <w:t>Furthermore, the “</w:t>
            </w:r>
            <w:r w:rsidR="00822C72" w:rsidRPr="00DE73A3">
              <w:rPr>
                <w:i/>
                <w:noProof/>
                <w:lang w:eastAsia="zh-CN"/>
              </w:rPr>
              <w:t>numberOfMsg3-RepetitionsList</w:t>
            </w:r>
            <w:r w:rsidR="00822C72">
              <w:rPr>
                <w:noProof/>
                <w:lang w:eastAsia="zh-CN"/>
              </w:rPr>
              <w:t>” is configured in “</w:t>
            </w:r>
            <w:r w:rsidR="00822C72" w:rsidRPr="00425B1F">
              <w:rPr>
                <w:rFonts w:eastAsia="MS Mincho"/>
                <w:i/>
                <w:iCs/>
                <w:kern w:val="2"/>
                <w:lang w:val="en-US"/>
              </w:rPr>
              <w:t>BWP-</w:t>
            </w:r>
            <w:proofErr w:type="spellStart"/>
            <w:r w:rsidR="00822C72" w:rsidRPr="00425B1F">
              <w:rPr>
                <w:rFonts w:eastAsia="MS Mincho"/>
                <w:i/>
                <w:iCs/>
                <w:kern w:val="2"/>
                <w:lang w:val="en-US"/>
              </w:rPr>
              <w:t>UplinkCommon</w:t>
            </w:r>
            <w:proofErr w:type="spellEnd"/>
            <w:r w:rsidR="00822C72">
              <w:rPr>
                <w:noProof/>
                <w:lang w:eastAsia="zh-CN"/>
              </w:rPr>
              <w:t xml:space="preserve">”. </w:t>
            </w:r>
          </w:p>
          <w:p w14:paraId="6B515460" w14:textId="6EEF8C26" w:rsidR="00C7474F" w:rsidRPr="00A1752A" w:rsidRDefault="00822C72" w:rsidP="00822C72">
            <w:pPr>
              <w:pStyle w:val="CRCoverPage"/>
              <w:spacing w:afterLines="20" w:after="48"/>
              <w:rPr>
                <w:noProof/>
                <w:lang w:eastAsia="zh-CN"/>
              </w:rPr>
            </w:pPr>
            <w:r>
              <w:rPr>
                <w:noProof/>
                <w:lang w:eastAsia="zh-CN"/>
              </w:rPr>
              <w:t xml:space="preserve">However, </w:t>
            </w:r>
            <w:r w:rsidR="00DE73A3">
              <w:rPr>
                <w:noProof/>
                <w:lang w:eastAsia="zh-CN"/>
              </w:rPr>
              <w:t>“</w:t>
            </w:r>
            <w:r w:rsidR="00DE73A3" w:rsidRPr="00DE73A3">
              <w:rPr>
                <w:i/>
                <w:iCs/>
              </w:rPr>
              <w:t>numberOfMsg3Repetition</w:t>
            </w:r>
            <w:r w:rsidR="00DE73A3">
              <w:rPr>
                <w:noProof/>
                <w:lang w:eastAsia="zh-CN"/>
              </w:rPr>
              <w:t xml:space="preserve">” </w:t>
            </w:r>
            <w:r w:rsidR="0023231C">
              <w:rPr>
                <w:noProof/>
                <w:lang w:eastAsia="zh-CN"/>
              </w:rPr>
              <w:t>has been used</w:t>
            </w:r>
            <w:r>
              <w:rPr>
                <w:noProof/>
                <w:lang w:eastAsia="zh-CN"/>
              </w:rPr>
              <w:t xml:space="preserve"> and assumed to be configured in “</w:t>
            </w:r>
            <w:r w:rsidRPr="00822C72">
              <w:rPr>
                <w:i/>
                <w:iCs/>
              </w:rPr>
              <w:t>RACH-</w:t>
            </w:r>
            <w:proofErr w:type="spellStart"/>
            <w:r w:rsidRPr="00822C72">
              <w:rPr>
                <w:i/>
                <w:iCs/>
              </w:rPr>
              <w:t>ConfigCommon</w:t>
            </w:r>
            <w:proofErr w:type="spellEnd"/>
            <w:r>
              <w:rPr>
                <w:noProof/>
                <w:lang w:eastAsia="zh-CN"/>
              </w:rPr>
              <w:t>” in 38.213</w:t>
            </w:r>
            <w:r w:rsidR="00C7474F" w:rsidRPr="004870A2">
              <w:rPr>
                <w:rFonts w:eastAsia="MS Mincho"/>
                <w:lang w:val="x-none" w:eastAsia="ja-JP"/>
              </w:rPr>
              <w:t>.</w:t>
            </w:r>
          </w:p>
        </w:tc>
      </w:tr>
      <w:tr w:rsidR="001E41F3" w14:paraId="37E29E97" w14:textId="77777777" w:rsidTr="00547111">
        <w:tc>
          <w:tcPr>
            <w:tcW w:w="2694" w:type="dxa"/>
            <w:gridSpan w:val="2"/>
            <w:tcBorders>
              <w:left w:val="single" w:sz="4" w:space="0" w:color="auto"/>
            </w:tcBorders>
          </w:tcPr>
          <w:p w14:paraId="7ACB07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21A2A" w14:textId="77777777" w:rsidR="001E41F3" w:rsidRDefault="001E41F3">
            <w:pPr>
              <w:pStyle w:val="CRCoverPage"/>
              <w:spacing w:after="0"/>
              <w:rPr>
                <w:noProof/>
                <w:sz w:val="8"/>
                <w:szCs w:val="8"/>
              </w:rPr>
            </w:pPr>
          </w:p>
        </w:tc>
      </w:tr>
      <w:tr w:rsidR="001E41F3" w14:paraId="73100B5D" w14:textId="77777777" w:rsidTr="00547111">
        <w:tc>
          <w:tcPr>
            <w:tcW w:w="2694" w:type="dxa"/>
            <w:gridSpan w:val="2"/>
            <w:tcBorders>
              <w:left w:val="single" w:sz="4" w:space="0" w:color="auto"/>
            </w:tcBorders>
          </w:tcPr>
          <w:p w14:paraId="0BEADE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30192" w14:textId="6891A80B" w:rsidR="00EC497A" w:rsidRPr="001B6AA7" w:rsidRDefault="00356F27" w:rsidP="00356F27">
            <w:pPr>
              <w:pStyle w:val="CRCoverPage"/>
              <w:spacing w:afterLines="20" w:after="48"/>
              <w:rPr>
                <w:noProof/>
                <w:lang w:eastAsia="zh-CN"/>
              </w:rPr>
            </w:pPr>
            <w:r>
              <w:rPr>
                <w:rFonts w:hint="eastAsia"/>
                <w:noProof/>
                <w:lang w:eastAsia="zh-CN"/>
              </w:rPr>
              <w:t>Replace</w:t>
            </w:r>
            <w:r>
              <w:rPr>
                <w:noProof/>
                <w:lang w:eastAsia="zh-CN"/>
              </w:rPr>
              <w:t xml:space="preserve"> “</w:t>
            </w:r>
            <w:r w:rsidRPr="00DE73A3">
              <w:rPr>
                <w:i/>
                <w:iCs/>
              </w:rPr>
              <w:t>numberOfMsg3Repetition</w:t>
            </w:r>
            <w:r>
              <w:rPr>
                <w:noProof/>
                <w:lang w:eastAsia="zh-CN"/>
              </w:rPr>
              <w:t>” with “</w:t>
            </w:r>
            <w:r w:rsidRPr="00DE73A3">
              <w:rPr>
                <w:i/>
                <w:noProof/>
                <w:lang w:eastAsia="zh-CN"/>
              </w:rPr>
              <w:t>numberOfMsg3-RepetitionsList</w:t>
            </w:r>
            <w:r>
              <w:rPr>
                <w:noProof/>
                <w:lang w:eastAsia="zh-CN"/>
              </w:rPr>
              <w:t>” and “</w:t>
            </w:r>
            <w:r w:rsidRPr="00822C72">
              <w:rPr>
                <w:i/>
                <w:iCs/>
              </w:rPr>
              <w:t>RACH-</w:t>
            </w:r>
            <w:proofErr w:type="spellStart"/>
            <w:r w:rsidRPr="00822C72">
              <w:rPr>
                <w:i/>
                <w:iCs/>
              </w:rPr>
              <w:t>ConfigCommon</w:t>
            </w:r>
            <w:proofErr w:type="spellEnd"/>
            <w:r>
              <w:rPr>
                <w:noProof/>
                <w:lang w:eastAsia="zh-CN"/>
              </w:rPr>
              <w:t>” with “</w:t>
            </w:r>
            <w:r w:rsidRPr="00425B1F">
              <w:rPr>
                <w:rFonts w:eastAsia="MS Mincho"/>
                <w:i/>
                <w:iCs/>
                <w:kern w:val="2"/>
                <w:lang w:val="en-US"/>
              </w:rPr>
              <w:t>BWP-</w:t>
            </w:r>
            <w:proofErr w:type="spellStart"/>
            <w:r w:rsidRPr="00425B1F">
              <w:rPr>
                <w:rFonts w:eastAsia="MS Mincho"/>
                <w:i/>
                <w:iCs/>
                <w:kern w:val="2"/>
                <w:lang w:val="en-US"/>
              </w:rPr>
              <w:t>UplinkCommon</w:t>
            </w:r>
            <w:proofErr w:type="spellEnd"/>
            <w:r>
              <w:rPr>
                <w:noProof/>
                <w:lang w:eastAsia="zh-CN"/>
              </w:rPr>
              <w:t xml:space="preserve">” when </w:t>
            </w:r>
            <w:r w:rsidR="001F4516">
              <w:rPr>
                <w:noProof/>
                <w:lang w:eastAsia="zh-CN"/>
              </w:rPr>
              <w:t>Msg3</w:t>
            </w:r>
            <w:r>
              <w:rPr>
                <w:noProof/>
                <w:lang w:eastAsia="zh-CN"/>
              </w:rPr>
              <w:t xml:space="preserve"> repetition signaling</w:t>
            </w:r>
            <w:r w:rsidR="001F4516">
              <w:rPr>
                <w:noProof/>
                <w:lang w:eastAsia="zh-CN"/>
              </w:rPr>
              <w:t xml:space="preserve"> is referred</w:t>
            </w:r>
            <w:r w:rsidR="00F47401">
              <w:rPr>
                <w:noProof/>
                <w:lang w:eastAsia="zh-CN"/>
              </w:rPr>
              <w:t xml:space="preserve"> to</w:t>
            </w:r>
            <w:r>
              <w:rPr>
                <w:noProof/>
                <w:lang w:eastAsia="zh-CN"/>
              </w:rPr>
              <w:t xml:space="preserve"> in 38.213.</w:t>
            </w:r>
          </w:p>
        </w:tc>
      </w:tr>
      <w:tr w:rsidR="001E41F3" w14:paraId="3BD30901" w14:textId="77777777" w:rsidTr="00547111">
        <w:tc>
          <w:tcPr>
            <w:tcW w:w="2694" w:type="dxa"/>
            <w:gridSpan w:val="2"/>
            <w:tcBorders>
              <w:left w:val="single" w:sz="4" w:space="0" w:color="auto"/>
            </w:tcBorders>
          </w:tcPr>
          <w:p w14:paraId="4990DA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855DE" w14:textId="77777777" w:rsidR="001E41F3" w:rsidRDefault="001E41F3">
            <w:pPr>
              <w:pStyle w:val="CRCoverPage"/>
              <w:spacing w:after="0"/>
              <w:rPr>
                <w:noProof/>
                <w:sz w:val="8"/>
                <w:szCs w:val="8"/>
              </w:rPr>
            </w:pPr>
          </w:p>
        </w:tc>
      </w:tr>
      <w:tr w:rsidR="001E41F3" w14:paraId="6BC8AACA" w14:textId="77777777" w:rsidTr="00547111">
        <w:tc>
          <w:tcPr>
            <w:tcW w:w="2694" w:type="dxa"/>
            <w:gridSpan w:val="2"/>
            <w:tcBorders>
              <w:left w:val="single" w:sz="4" w:space="0" w:color="auto"/>
              <w:bottom w:val="single" w:sz="4" w:space="0" w:color="auto"/>
            </w:tcBorders>
          </w:tcPr>
          <w:p w14:paraId="2A0D3F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FF722" w14:textId="18A24CD3" w:rsidR="00CA0D93" w:rsidRPr="00A1752A" w:rsidRDefault="00F83971" w:rsidP="006D10DC">
            <w:pPr>
              <w:pStyle w:val="CRCoverPage"/>
              <w:spacing w:after="0"/>
              <w:rPr>
                <w:noProof/>
                <w:lang w:eastAsia="zh-CN"/>
              </w:rPr>
            </w:pPr>
            <w:r>
              <w:rPr>
                <w:noProof/>
                <w:lang w:eastAsia="zh-CN"/>
              </w:rPr>
              <w:t xml:space="preserve">The </w:t>
            </w:r>
            <w:r w:rsidR="00DA7CD0">
              <w:rPr>
                <w:noProof/>
                <w:lang w:eastAsia="zh-CN"/>
              </w:rPr>
              <w:t>signaling of number of Msg3 repetitions</w:t>
            </w:r>
            <w:r w:rsidR="00152EFF">
              <w:rPr>
                <w:noProof/>
                <w:lang w:eastAsia="zh-CN"/>
              </w:rPr>
              <w:t xml:space="preserve"> </w:t>
            </w:r>
            <w:r w:rsidR="00AC3E4C">
              <w:rPr>
                <w:noProof/>
                <w:lang w:eastAsia="zh-CN"/>
              </w:rPr>
              <w:t>refered to</w:t>
            </w:r>
            <w:r w:rsidR="00131D0C">
              <w:rPr>
                <w:noProof/>
                <w:lang w:eastAsia="zh-CN"/>
              </w:rPr>
              <w:t xml:space="preserve"> in RAN1</w:t>
            </w:r>
            <w:r w:rsidR="00AC3E4C">
              <w:rPr>
                <w:noProof/>
                <w:lang w:eastAsia="zh-CN"/>
              </w:rPr>
              <w:t xml:space="preserve"> specification</w:t>
            </w:r>
            <w:r w:rsidR="00131D0C">
              <w:rPr>
                <w:noProof/>
                <w:lang w:eastAsia="zh-CN"/>
              </w:rPr>
              <w:t xml:space="preserve"> </w:t>
            </w:r>
            <w:r>
              <w:rPr>
                <w:noProof/>
                <w:lang w:eastAsia="zh-CN"/>
              </w:rPr>
              <w:t>is wrong</w:t>
            </w:r>
            <w:r w:rsidR="00EC497A">
              <w:rPr>
                <w:rFonts w:hint="eastAsia"/>
                <w:noProof/>
                <w:lang w:eastAsia="zh-CN"/>
              </w:rPr>
              <w:t>.</w:t>
            </w:r>
          </w:p>
        </w:tc>
      </w:tr>
      <w:tr w:rsidR="001E41F3" w14:paraId="5A459ECF" w14:textId="77777777" w:rsidTr="00547111">
        <w:tc>
          <w:tcPr>
            <w:tcW w:w="2694" w:type="dxa"/>
            <w:gridSpan w:val="2"/>
          </w:tcPr>
          <w:p w14:paraId="0C4D069D" w14:textId="77777777" w:rsidR="001E41F3" w:rsidRDefault="001E41F3">
            <w:pPr>
              <w:pStyle w:val="CRCoverPage"/>
              <w:spacing w:after="0"/>
              <w:rPr>
                <w:b/>
                <w:i/>
                <w:noProof/>
                <w:sz w:val="8"/>
                <w:szCs w:val="8"/>
              </w:rPr>
            </w:pPr>
          </w:p>
        </w:tc>
        <w:tc>
          <w:tcPr>
            <w:tcW w:w="6946" w:type="dxa"/>
            <w:gridSpan w:val="9"/>
          </w:tcPr>
          <w:p w14:paraId="02037900" w14:textId="77777777" w:rsidR="001E41F3" w:rsidRDefault="001E41F3">
            <w:pPr>
              <w:pStyle w:val="CRCoverPage"/>
              <w:spacing w:after="0"/>
              <w:rPr>
                <w:noProof/>
                <w:sz w:val="8"/>
                <w:szCs w:val="8"/>
              </w:rPr>
            </w:pPr>
          </w:p>
        </w:tc>
      </w:tr>
      <w:tr w:rsidR="001E41F3" w14:paraId="73B4E41F" w14:textId="77777777" w:rsidTr="00547111">
        <w:tc>
          <w:tcPr>
            <w:tcW w:w="2694" w:type="dxa"/>
            <w:gridSpan w:val="2"/>
            <w:tcBorders>
              <w:top w:val="single" w:sz="4" w:space="0" w:color="auto"/>
              <w:left w:val="single" w:sz="4" w:space="0" w:color="auto"/>
            </w:tcBorders>
          </w:tcPr>
          <w:p w14:paraId="3BEA52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2A1C6" w14:textId="7A784A02" w:rsidR="001E41F3" w:rsidRDefault="00856C0E" w:rsidP="00AC356A">
            <w:pPr>
              <w:pStyle w:val="CRCoverPage"/>
              <w:spacing w:after="0"/>
              <w:rPr>
                <w:noProof/>
                <w:lang w:eastAsia="zh-CN"/>
              </w:rPr>
            </w:pPr>
            <w:r>
              <w:rPr>
                <w:noProof/>
                <w:lang w:eastAsia="zh-CN"/>
              </w:rPr>
              <w:t>8.3</w:t>
            </w:r>
          </w:p>
        </w:tc>
      </w:tr>
      <w:tr w:rsidR="001E41F3" w14:paraId="4255EE76" w14:textId="77777777" w:rsidTr="00547111">
        <w:tc>
          <w:tcPr>
            <w:tcW w:w="2694" w:type="dxa"/>
            <w:gridSpan w:val="2"/>
            <w:tcBorders>
              <w:left w:val="single" w:sz="4" w:space="0" w:color="auto"/>
            </w:tcBorders>
          </w:tcPr>
          <w:p w14:paraId="7DA066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AFD59" w14:textId="77777777" w:rsidR="001E41F3" w:rsidRDefault="001E41F3">
            <w:pPr>
              <w:pStyle w:val="CRCoverPage"/>
              <w:spacing w:after="0"/>
              <w:rPr>
                <w:noProof/>
                <w:sz w:val="8"/>
                <w:szCs w:val="8"/>
              </w:rPr>
            </w:pPr>
          </w:p>
        </w:tc>
      </w:tr>
      <w:tr w:rsidR="001E41F3" w14:paraId="35A3B5B5" w14:textId="77777777" w:rsidTr="00547111">
        <w:tc>
          <w:tcPr>
            <w:tcW w:w="2694" w:type="dxa"/>
            <w:gridSpan w:val="2"/>
            <w:tcBorders>
              <w:left w:val="single" w:sz="4" w:space="0" w:color="auto"/>
            </w:tcBorders>
          </w:tcPr>
          <w:p w14:paraId="75AA08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1006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DF85F5" w14:textId="77777777" w:rsidR="001E41F3" w:rsidRDefault="001E41F3">
            <w:pPr>
              <w:pStyle w:val="CRCoverPage"/>
              <w:spacing w:after="0"/>
              <w:jc w:val="center"/>
              <w:rPr>
                <w:b/>
                <w:caps/>
                <w:noProof/>
              </w:rPr>
            </w:pPr>
            <w:r>
              <w:rPr>
                <w:b/>
                <w:caps/>
                <w:noProof/>
              </w:rPr>
              <w:t>N</w:t>
            </w:r>
          </w:p>
        </w:tc>
        <w:tc>
          <w:tcPr>
            <w:tcW w:w="2977" w:type="dxa"/>
            <w:gridSpan w:val="4"/>
          </w:tcPr>
          <w:p w14:paraId="0622E7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0B03F6" w14:textId="77777777" w:rsidR="001E41F3" w:rsidRDefault="001E41F3">
            <w:pPr>
              <w:pStyle w:val="CRCoverPage"/>
              <w:spacing w:after="0"/>
              <w:ind w:left="99"/>
              <w:rPr>
                <w:noProof/>
              </w:rPr>
            </w:pPr>
            <w:bookmarkStart w:id="1" w:name="_GoBack"/>
            <w:bookmarkEnd w:id="1"/>
          </w:p>
        </w:tc>
      </w:tr>
      <w:tr w:rsidR="001E41F3" w14:paraId="2664C8EA" w14:textId="77777777" w:rsidTr="00547111">
        <w:tc>
          <w:tcPr>
            <w:tcW w:w="2694" w:type="dxa"/>
            <w:gridSpan w:val="2"/>
            <w:tcBorders>
              <w:left w:val="single" w:sz="4" w:space="0" w:color="auto"/>
            </w:tcBorders>
          </w:tcPr>
          <w:p w14:paraId="647EA3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48533D" w14:textId="77777777" w:rsidR="001E41F3" w:rsidRDefault="0079138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E3855" w14:textId="77777777" w:rsidR="001E41F3" w:rsidRDefault="001E41F3">
            <w:pPr>
              <w:pStyle w:val="CRCoverPage"/>
              <w:spacing w:after="0"/>
              <w:jc w:val="center"/>
              <w:rPr>
                <w:b/>
                <w:caps/>
                <w:noProof/>
                <w:lang w:eastAsia="zh-CN"/>
              </w:rPr>
            </w:pPr>
          </w:p>
        </w:tc>
        <w:tc>
          <w:tcPr>
            <w:tcW w:w="2977" w:type="dxa"/>
            <w:gridSpan w:val="4"/>
          </w:tcPr>
          <w:p w14:paraId="34B3E1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751A9" w14:textId="77777777" w:rsidR="001E41F3" w:rsidRDefault="00145D43">
            <w:pPr>
              <w:pStyle w:val="CRCoverPage"/>
              <w:spacing w:after="0"/>
              <w:ind w:left="99"/>
              <w:rPr>
                <w:noProof/>
              </w:rPr>
            </w:pPr>
            <w:r>
              <w:rPr>
                <w:noProof/>
              </w:rPr>
              <w:t>TS</w:t>
            </w:r>
            <w:r w:rsidR="00C06582">
              <w:rPr>
                <w:noProof/>
              </w:rPr>
              <w:t xml:space="preserve"> </w:t>
            </w:r>
            <w:r w:rsidR="00C06582">
              <w:rPr>
                <w:rFonts w:hint="eastAsia"/>
                <w:noProof/>
                <w:lang w:eastAsia="zh-CN"/>
              </w:rPr>
              <w:t>38.214</w:t>
            </w:r>
            <w:r>
              <w:rPr>
                <w:noProof/>
              </w:rPr>
              <w:t xml:space="preserve"> CR </w:t>
            </w:r>
            <w:r w:rsidR="00C06582" w:rsidRPr="00151204">
              <w:rPr>
                <w:rFonts w:hint="eastAsia"/>
                <w:noProof/>
                <w:highlight w:val="yellow"/>
                <w:lang w:eastAsia="zh-CN"/>
              </w:rPr>
              <w:t>xxx</w:t>
            </w:r>
            <w:r w:rsidRPr="00151204">
              <w:rPr>
                <w:noProof/>
              </w:rPr>
              <w:t xml:space="preserve"> </w:t>
            </w:r>
          </w:p>
        </w:tc>
      </w:tr>
      <w:tr w:rsidR="001E41F3" w14:paraId="326F09A6" w14:textId="77777777" w:rsidTr="00547111">
        <w:tc>
          <w:tcPr>
            <w:tcW w:w="2694" w:type="dxa"/>
            <w:gridSpan w:val="2"/>
            <w:tcBorders>
              <w:left w:val="single" w:sz="4" w:space="0" w:color="auto"/>
            </w:tcBorders>
          </w:tcPr>
          <w:p w14:paraId="037C91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D56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B20E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20091CF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95002" w14:textId="77777777" w:rsidR="001E41F3" w:rsidRDefault="00145D43">
            <w:pPr>
              <w:pStyle w:val="CRCoverPage"/>
              <w:spacing w:after="0"/>
              <w:ind w:left="99"/>
              <w:rPr>
                <w:noProof/>
              </w:rPr>
            </w:pPr>
            <w:r>
              <w:rPr>
                <w:noProof/>
              </w:rPr>
              <w:t xml:space="preserve">TS/TR ... CR ... </w:t>
            </w:r>
          </w:p>
        </w:tc>
      </w:tr>
      <w:tr w:rsidR="001E41F3" w14:paraId="5D9C132B" w14:textId="77777777" w:rsidTr="00547111">
        <w:tc>
          <w:tcPr>
            <w:tcW w:w="2694" w:type="dxa"/>
            <w:gridSpan w:val="2"/>
            <w:tcBorders>
              <w:left w:val="single" w:sz="4" w:space="0" w:color="auto"/>
            </w:tcBorders>
          </w:tcPr>
          <w:p w14:paraId="68D1E7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B978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7C2D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390A68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511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54969" w14:textId="77777777" w:rsidTr="008863B9">
        <w:tc>
          <w:tcPr>
            <w:tcW w:w="2694" w:type="dxa"/>
            <w:gridSpan w:val="2"/>
            <w:tcBorders>
              <w:left w:val="single" w:sz="4" w:space="0" w:color="auto"/>
            </w:tcBorders>
          </w:tcPr>
          <w:p w14:paraId="4798536E" w14:textId="77777777" w:rsidR="001E41F3" w:rsidRDefault="001E41F3">
            <w:pPr>
              <w:pStyle w:val="CRCoverPage"/>
              <w:spacing w:after="0"/>
              <w:rPr>
                <w:b/>
                <w:i/>
                <w:noProof/>
              </w:rPr>
            </w:pPr>
          </w:p>
        </w:tc>
        <w:tc>
          <w:tcPr>
            <w:tcW w:w="6946" w:type="dxa"/>
            <w:gridSpan w:val="9"/>
            <w:tcBorders>
              <w:right w:val="single" w:sz="4" w:space="0" w:color="auto"/>
            </w:tcBorders>
          </w:tcPr>
          <w:p w14:paraId="39C571A3" w14:textId="77777777" w:rsidR="001E41F3" w:rsidRDefault="001E41F3">
            <w:pPr>
              <w:pStyle w:val="CRCoverPage"/>
              <w:spacing w:after="0"/>
              <w:rPr>
                <w:noProof/>
              </w:rPr>
            </w:pPr>
          </w:p>
        </w:tc>
      </w:tr>
      <w:tr w:rsidR="001E41F3" w14:paraId="1C485328" w14:textId="77777777" w:rsidTr="008863B9">
        <w:tc>
          <w:tcPr>
            <w:tcW w:w="2694" w:type="dxa"/>
            <w:gridSpan w:val="2"/>
            <w:tcBorders>
              <w:left w:val="single" w:sz="4" w:space="0" w:color="auto"/>
              <w:bottom w:val="single" w:sz="4" w:space="0" w:color="auto"/>
            </w:tcBorders>
          </w:tcPr>
          <w:p w14:paraId="6DFE41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52564" w14:textId="77777777" w:rsidR="00143860" w:rsidRPr="00B22F18" w:rsidRDefault="00143860" w:rsidP="004F1892">
            <w:pPr>
              <w:pStyle w:val="CRCoverPage"/>
              <w:spacing w:after="0"/>
              <w:rPr>
                <w:rFonts w:cs="Arial"/>
                <w:iCs/>
                <w:lang w:val="en-US" w:eastAsia="zh-CN"/>
              </w:rPr>
            </w:pPr>
          </w:p>
        </w:tc>
      </w:tr>
      <w:tr w:rsidR="008863B9" w:rsidRPr="008863B9" w14:paraId="175357E3" w14:textId="77777777" w:rsidTr="008863B9">
        <w:tc>
          <w:tcPr>
            <w:tcW w:w="2694" w:type="dxa"/>
            <w:gridSpan w:val="2"/>
            <w:tcBorders>
              <w:top w:val="single" w:sz="4" w:space="0" w:color="auto"/>
              <w:bottom w:val="single" w:sz="4" w:space="0" w:color="auto"/>
            </w:tcBorders>
          </w:tcPr>
          <w:p w14:paraId="1DAAF9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365B24" w14:textId="77777777" w:rsidR="008863B9" w:rsidRPr="008863B9" w:rsidRDefault="008863B9">
            <w:pPr>
              <w:pStyle w:val="CRCoverPage"/>
              <w:spacing w:after="0"/>
              <w:ind w:left="100"/>
              <w:rPr>
                <w:noProof/>
                <w:sz w:val="8"/>
                <w:szCs w:val="8"/>
              </w:rPr>
            </w:pPr>
          </w:p>
        </w:tc>
      </w:tr>
      <w:tr w:rsidR="008863B9" w14:paraId="5304044F" w14:textId="77777777" w:rsidTr="008863B9">
        <w:tc>
          <w:tcPr>
            <w:tcW w:w="2694" w:type="dxa"/>
            <w:gridSpan w:val="2"/>
            <w:tcBorders>
              <w:top w:val="single" w:sz="4" w:space="0" w:color="auto"/>
              <w:left w:val="single" w:sz="4" w:space="0" w:color="auto"/>
              <w:bottom w:val="single" w:sz="4" w:space="0" w:color="auto"/>
            </w:tcBorders>
          </w:tcPr>
          <w:p w14:paraId="735F50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D3CD8" w14:textId="77777777" w:rsidR="008863B9" w:rsidRDefault="008863B9">
            <w:pPr>
              <w:pStyle w:val="CRCoverPage"/>
              <w:spacing w:after="0"/>
              <w:ind w:left="100"/>
              <w:rPr>
                <w:noProof/>
              </w:rPr>
            </w:pPr>
          </w:p>
        </w:tc>
      </w:tr>
    </w:tbl>
    <w:p w14:paraId="5C261C5F" w14:textId="77777777" w:rsidR="001E41F3" w:rsidRDefault="001E41F3">
      <w:pPr>
        <w:pStyle w:val="CRCoverPage"/>
        <w:spacing w:after="0"/>
        <w:rPr>
          <w:noProof/>
          <w:sz w:val="8"/>
          <w:szCs w:val="8"/>
        </w:rPr>
      </w:pPr>
    </w:p>
    <w:p w14:paraId="1DB79C32"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032B8874" w14:textId="77777777" w:rsidR="00E40959" w:rsidRPr="00B916EC" w:rsidRDefault="00E40959" w:rsidP="00E40959">
      <w:pPr>
        <w:pStyle w:val="Heading2"/>
        <w:ind w:left="850" w:hanging="850"/>
      </w:pPr>
      <w:bookmarkStart w:id="2" w:name="_Toc12021464"/>
      <w:bookmarkStart w:id="3" w:name="_Toc20311576"/>
      <w:bookmarkStart w:id="4" w:name="_Toc26719401"/>
      <w:bookmarkStart w:id="5" w:name="_Toc29894834"/>
      <w:bookmarkStart w:id="6" w:name="_Toc29899133"/>
      <w:bookmarkStart w:id="7" w:name="_Toc29899551"/>
      <w:bookmarkStart w:id="8" w:name="_Toc29917288"/>
      <w:bookmarkStart w:id="9" w:name="_Toc36498162"/>
      <w:bookmarkStart w:id="10" w:name="_Toc45699188"/>
      <w:bookmarkStart w:id="11" w:name="_Toc106629428"/>
      <w:r w:rsidRPr="00B916EC">
        <w:lastRenderedPageBreak/>
        <w:t>8</w:t>
      </w:r>
      <w:r w:rsidRPr="00B916EC">
        <w:rPr>
          <w:rFonts w:hint="eastAsia"/>
        </w:rPr>
        <w:t>.</w:t>
      </w:r>
      <w:r w:rsidRPr="00B916EC">
        <w:t>3</w:t>
      </w:r>
      <w:r>
        <w:rPr>
          <w:rFonts w:hint="eastAsia"/>
        </w:rPr>
        <w:tab/>
      </w:r>
      <w:r w:rsidRPr="00B916EC">
        <w:t>PUSCH</w:t>
      </w:r>
      <w:r>
        <w:t xml:space="preserve"> scheduled by RAR UL grant</w:t>
      </w:r>
      <w:bookmarkEnd w:id="2"/>
      <w:bookmarkEnd w:id="3"/>
      <w:bookmarkEnd w:id="4"/>
      <w:bookmarkEnd w:id="5"/>
      <w:bookmarkEnd w:id="6"/>
      <w:bookmarkEnd w:id="7"/>
      <w:bookmarkEnd w:id="8"/>
      <w:bookmarkEnd w:id="9"/>
      <w:bookmarkEnd w:id="10"/>
      <w:bookmarkEnd w:id="11"/>
    </w:p>
    <w:p w14:paraId="381E7706" w14:textId="77777777" w:rsidR="00E40959" w:rsidRDefault="00E40959" w:rsidP="00E40959">
      <w:r w:rsidRPr="00B916EC">
        <w:t xml:space="preserve">An </w:t>
      </w:r>
      <w:r>
        <w:t xml:space="preserve">active </w:t>
      </w:r>
      <w:r w:rsidRPr="00830C02">
        <w:t>UL BWP</w:t>
      </w:r>
      <w:r>
        <w:t xml:space="preserve"> with SCS configuration </w:t>
      </w:r>
      <m:oMath>
        <m:r>
          <w:rPr>
            <w:rFonts w:ascii="Cambria Math" w:eastAsia="MS Mincho" w:hAnsi="Cambria Math"/>
            <w:kern w:val="2"/>
          </w:rPr>
          <m:t>μ</m:t>
        </m:r>
      </m:oMath>
      <w:r w:rsidRPr="00830C02">
        <w:t xml:space="preserve">, as described </w:t>
      </w:r>
      <w:r>
        <w:t>in 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03C8F375" w14:textId="77777777" w:rsidR="00E40959" w:rsidRDefault="00E40959" w:rsidP="00E40959">
      <w:pPr>
        <w:rPr>
          <w:rFonts w:cs="Times"/>
        </w:rPr>
      </w:pPr>
      <w:r w:rsidRPr="00425B1F">
        <w:rPr>
          <w:rFonts w:eastAsia="MS Mincho"/>
          <w:kern w:val="2"/>
          <w:lang w:val="en-US"/>
        </w:rPr>
        <w:t xml:space="preserve">If </w:t>
      </w:r>
      <w:proofErr w:type="spellStart"/>
      <w:r w:rsidRPr="00425B1F">
        <w:rPr>
          <w:rFonts w:eastAsia="MS Mincho"/>
          <w:i/>
          <w:iCs/>
          <w:kern w:val="2"/>
          <w:lang w:val="en-US"/>
        </w:rPr>
        <w:t>useInterlacePUCCH</w:t>
      </w:r>
      <w:proofErr w:type="spellEnd"/>
      <w:r w:rsidRPr="00425B1F">
        <w:rPr>
          <w:rFonts w:eastAsia="MS Mincho"/>
          <w:i/>
          <w:iCs/>
          <w:kern w:val="2"/>
          <w:lang w:val="en-US"/>
        </w:rPr>
        <w:t>-PUSCH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UplinkCommon</w:t>
      </w:r>
      <w:proofErr w:type="spellEnd"/>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UplinkDedicated</w:t>
      </w:r>
      <w:proofErr w:type="spellEnd"/>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4F30848D" w14:textId="77777777" w:rsidR="00E40959" w:rsidRPr="00830C02" w:rsidRDefault="00E40959" w:rsidP="00E40959">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135A0625" w14:textId="77777777" w:rsidR="00E40959" w:rsidRPr="00830C02" w:rsidRDefault="00E40959" w:rsidP="00E40959">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7FAA62A6" w14:textId="77777777" w:rsidR="00E40959" w:rsidRPr="00F9689B" w:rsidRDefault="00E40959" w:rsidP="00E40959">
      <w:r>
        <w:t>The</w:t>
      </w:r>
      <w:r w:rsidRPr="0002290E">
        <w:rPr>
          <w:rFonts w:eastAsia="等线"/>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469776C3" w14:textId="77777777" w:rsidR="00E40959" w:rsidRPr="00F9689B" w:rsidRDefault="00E40959" w:rsidP="00E40959">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 xml:space="preserve">or for operation with shared spectrum channel access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3BB3E571" w14:textId="77777777" w:rsidR="00E40959" w:rsidRPr="00F9689B" w:rsidRDefault="00E40959" w:rsidP="00E40959">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7F75E847" w14:textId="77777777" w:rsidR="00E40959" w:rsidRPr="00F9689B" w:rsidRDefault="00E40959" w:rsidP="00E40959">
      <w:pPr>
        <w:pStyle w:val="B1"/>
        <w:rPr>
          <w:rFonts w:eastAsia="MS Mincho"/>
          <w:kern w:val="2"/>
        </w:rPr>
      </w:pPr>
      <w:r w:rsidRPr="00F9689B">
        <w:t>-</w:t>
      </w:r>
      <w:r w:rsidRPr="00F9689B">
        <w:tab/>
      </w:r>
      <w:r w:rsidRPr="00F9689B">
        <w:rPr>
          <w:rFonts w:eastAsia="MS Mincho"/>
          <w:kern w:val="2"/>
        </w:rPr>
        <w:t>else</w:t>
      </w:r>
    </w:p>
    <w:p w14:paraId="695CEFE4" w14:textId="77777777" w:rsidR="00E40959" w:rsidRPr="00F9689B" w:rsidRDefault="00E40959" w:rsidP="00E40959">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r>
        <w:rPr>
          <w:rFonts w:eastAsia="MS Mincho"/>
          <w:kern w:val="2"/>
          <w:lang w:val="en-US"/>
        </w:rPr>
        <w:t xml:space="preserve"> </w:t>
      </w:r>
      <w:r w:rsidRPr="00F9689B">
        <w:rPr>
          <w:rFonts w:eastAsia="MS Mincho"/>
          <w:kern w:val="2"/>
        </w:rPr>
        <w:t xml:space="preserve">most </w:t>
      </w:r>
      <w:r w:rsidRPr="00993E0C">
        <w:rPr>
          <w:rFonts w:eastAsia="MS Mincho"/>
          <w:kern w:val="2"/>
        </w:rPr>
        <w:t xml:space="preserve">significant bits, or for operation with shared spectrum channel access 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sidRPr="00993E0C">
        <w:rPr>
          <w:rFonts w:eastAsia="MS Mincho"/>
          <w:kern w:val="2"/>
        </w:rPr>
        <w:t xml:space="preserve"> most significant bits,</w:t>
      </w:r>
      <w:r w:rsidRPr="00F9689B">
        <w:rPr>
          <w:rFonts w:eastAsia="MS Mincho"/>
          <w:kern w:val="2"/>
        </w:rPr>
        <w:t xml:space="preserve">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lang w:val="en-US"/>
        </w:rPr>
        <w:t xml:space="preserve"> </w: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2D6BE0A9" w14:textId="77777777" w:rsidR="00E40959" w:rsidRPr="00F9689B" w:rsidRDefault="00E40959" w:rsidP="00E40959">
      <w:pPr>
        <w:pStyle w:val="B1"/>
        <w:rPr>
          <w:rFonts w:eastAsia="MS Mincho"/>
          <w:kern w:val="2"/>
        </w:rPr>
      </w:pPr>
      <w:r w:rsidRPr="00F9689B">
        <w:t>-</w:t>
      </w:r>
      <w:r w:rsidRPr="00F9689B">
        <w:tab/>
      </w:r>
      <w:r w:rsidRPr="00F9689B">
        <w:rPr>
          <w:rFonts w:eastAsia="MS Mincho"/>
          <w:kern w:val="2"/>
        </w:rPr>
        <w:t>end if</w:t>
      </w:r>
    </w:p>
    <w:p w14:paraId="1E967D47" w14:textId="77777777" w:rsidR="00E40959" w:rsidRPr="00FB74D5" w:rsidRDefault="00E40959" w:rsidP="00E40959">
      <w:r w:rsidRPr="00FB74D5">
        <w:rPr>
          <w:rFonts w:eastAsia="MS Mincho"/>
          <w:kern w:val="2"/>
          <w:lang w:val="en-US"/>
        </w:rPr>
        <w:t xml:space="preserve">If </w:t>
      </w:r>
      <w:proofErr w:type="spellStart"/>
      <w:r w:rsidRPr="00FB74D5">
        <w:rPr>
          <w:rFonts w:eastAsia="MS Mincho"/>
          <w:i/>
          <w:iCs/>
          <w:kern w:val="2"/>
          <w:lang w:val="en-US"/>
        </w:rPr>
        <w:t>useInterlacePUCCH</w:t>
      </w:r>
      <w:proofErr w:type="spellEnd"/>
      <w:r w:rsidRPr="00FB74D5">
        <w:rPr>
          <w:rFonts w:eastAsia="MS Mincho"/>
          <w:i/>
          <w:iCs/>
          <w:kern w:val="2"/>
          <w:lang w:val="en-US"/>
        </w:rPr>
        <w:t>-PUSCH</w:t>
      </w:r>
      <w:r w:rsidRPr="00FB74D5">
        <w:rPr>
          <w:rFonts w:eastAsia="MS Mincho"/>
          <w:kern w:val="2"/>
          <w:lang w:val="en-US"/>
        </w:rPr>
        <w:t xml:space="preserve"> is provided by </w:t>
      </w:r>
      <w:r w:rsidRPr="00FB74D5">
        <w:rPr>
          <w:rFonts w:eastAsia="MS Mincho"/>
          <w:i/>
          <w:iCs/>
          <w:kern w:val="2"/>
          <w:lang w:val="en-US"/>
        </w:rPr>
        <w:t>BWP-</w:t>
      </w:r>
      <w:proofErr w:type="spellStart"/>
      <w:r w:rsidRPr="00FB74D5">
        <w:rPr>
          <w:rFonts w:eastAsia="MS Mincho"/>
          <w:i/>
          <w:iCs/>
          <w:kern w:val="2"/>
          <w:lang w:val="en-US"/>
        </w:rPr>
        <w:t>UplinkCommon</w:t>
      </w:r>
      <w:proofErr w:type="spellEnd"/>
      <w:r w:rsidRPr="00FB74D5">
        <w:rPr>
          <w:rFonts w:eastAsia="MS Mincho"/>
          <w:kern w:val="2"/>
          <w:lang w:val="en-US"/>
        </w:rPr>
        <w:t xml:space="preserve"> or </w:t>
      </w:r>
      <w:r w:rsidRPr="00FB74D5">
        <w:rPr>
          <w:rFonts w:eastAsia="MS Mincho"/>
          <w:i/>
          <w:iCs/>
          <w:kern w:val="2"/>
          <w:lang w:val="en-US"/>
        </w:rPr>
        <w:t>BWP-</w:t>
      </w:r>
      <w:proofErr w:type="spellStart"/>
      <w:r w:rsidRPr="00FB74D5">
        <w:rPr>
          <w:rFonts w:eastAsia="MS Mincho"/>
          <w:i/>
          <w:iCs/>
          <w:kern w:val="2"/>
          <w:lang w:val="en-US"/>
        </w:rPr>
        <w:t>UplinkDedicated</w:t>
      </w:r>
      <w:proofErr w:type="spellEnd"/>
      <w:r w:rsidRPr="00FB74D5">
        <w:rPr>
          <w:rFonts w:eastAsia="MS Mincho"/>
          <w:kern w:val="2"/>
          <w:lang w:val="en-US"/>
        </w:rPr>
        <w:t>,</w:t>
      </w:r>
      <w:r w:rsidRPr="00FB74D5">
        <w:t xml:space="preserve"> the</w:t>
      </w:r>
      <w:r w:rsidRPr="00FB74D5">
        <w:rPr>
          <w:rFonts w:eastAsia="等线"/>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0E50C405" w14:textId="77777777" w:rsidR="00E40959" w:rsidRPr="00FB74D5" w:rsidRDefault="00E40959" w:rsidP="00E40959">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4B7CA246" w14:textId="77777777" w:rsidR="00E40959" w:rsidRPr="00FB74D5" w:rsidRDefault="00E40959" w:rsidP="00E40959">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076A2296" w14:textId="77777777" w:rsidR="00E40959" w:rsidRPr="00FB74D5" w:rsidRDefault="00E40959" w:rsidP="00E40959">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proofErr w:type="spellStart"/>
      <w:r w:rsidRPr="004147BA">
        <w:rPr>
          <w:rFonts w:eastAsia="Malgun Gothic"/>
          <w:i/>
          <w:lang w:val="en-US"/>
        </w:rPr>
        <w:t>intraCellGuardBand</w:t>
      </w:r>
      <w:r>
        <w:rPr>
          <w:rFonts w:eastAsia="Malgun Gothic"/>
          <w:i/>
          <w:lang w:val="en-US"/>
        </w:rPr>
        <w:t>s</w:t>
      </w:r>
      <w:r w:rsidRPr="004147BA">
        <w:rPr>
          <w:rFonts w:eastAsia="Malgun Gothic"/>
          <w:i/>
          <w:lang w:val="en-US"/>
        </w:rPr>
        <w:t>UL</w:t>
      </w:r>
      <w:proofErr w:type="spellEnd"/>
      <w:r w:rsidRPr="004147BA">
        <w:rPr>
          <w:rFonts w:eastAsia="Malgun Gothic"/>
          <w:i/>
          <w:lang w:val="en-US"/>
        </w:rPr>
        <w:t>-</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0DBD8F17" w14:textId="77777777" w:rsidR="00E40959" w:rsidRDefault="00E40959" w:rsidP="00E40959">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3C271A7B" w14:textId="77777777" w:rsidR="00E40959" w:rsidRPr="001C327A" w:rsidRDefault="00E40959" w:rsidP="00E40959">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432FB235" w14:textId="77777777" w:rsidR="00E40959" w:rsidRPr="000D6543" w:rsidRDefault="00E40959" w:rsidP="00E40959">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E40959" w:rsidRPr="0080392F" w14:paraId="725A1E23" w14:textId="77777777" w:rsidTr="003516E7">
        <w:trPr>
          <w:jc w:val="center"/>
        </w:trPr>
        <w:tc>
          <w:tcPr>
            <w:tcW w:w="0" w:type="auto"/>
            <w:shd w:val="clear" w:color="auto" w:fill="E0E0E0"/>
            <w:vAlign w:val="center"/>
          </w:tcPr>
          <w:p w14:paraId="17D466B6" w14:textId="77777777" w:rsidR="00E40959" w:rsidRPr="000D6543" w:rsidRDefault="00E40959" w:rsidP="003516E7">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4A750439" w14:textId="77777777" w:rsidR="00E40959" w:rsidRPr="000D6543" w:rsidRDefault="00E40959" w:rsidP="003516E7">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062FC9B7" w14:textId="77777777" w:rsidR="00E40959" w:rsidRPr="000D6543" w:rsidRDefault="00E40959" w:rsidP="003516E7">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E40959" w:rsidRPr="00B916EC" w14:paraId="6504E907" w14:textId="77777777" w:rsidTr="003516E7">
        <w:trPr>
          <w:trHeight w:hRule="exact" w:val="367"/>
          <w:jc w:val="center"/>
        </w:trPr>
        <w:tc>
          <w:tcPr>
            <w:tcW w:w="0" w:type="auto"/>
            <w:vMerge w:val="restart"/>
            <w:vAlign w:val="center"/>
          </w:tcPr>
          <w:p w14:paraId="06430873" w14:textId="77777777" w:rsidR="00E40959" w:rsidRPr="00B916EC" w:rsidRDefault="00151204" w:rsidP="003516E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54A7CE43" w14:textId="77777777" w:rsidR="00E40959" w:rsidRPr="00B916EC" w:rsidRDefault="00E40959" w:rsidP="003516E7">
            <w:pPr>
              <w:pStyle w:val="TAC"/>
            </w:pPr>
            <w:r>
              <w:t>0</w:t>
            </w:r>
          </w:p>
        </w:tc>
        <w:tc>
          <w:tcPr>
            <w:tcW w:w="0" w:type="auto"/>
            <w:vAlign w:val="center"/>
          </w:tcPr>
          <w:p w14:paraId="44A0B9CE" w14:textId="77777777" w:rsidR="00E40959" w:rsidRPr="001322F1" w:rsidRDefault="00151204" w:rsidP="003516E7">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E40959" w:rsidRPr="00B916EC" w14:paraId="3E26CB0F" w14:textId="77777777" w:rsidTr="003516E7">
        <w:trPr>
          <w:trHeight w:hRule="exact" w:val="358"/>
          <w:jc w:val="center"/>
        </w:trPr>
        <w:tc>
          <w:tcPr>
            <w:tcW w:w="0" w:type="auto"/>
            <w:vMerge/>
            <w:vAlign w:val="center"/>
          </w:tcPr>
          <w:p w14:paraId="086C9F8B" w14:textId="77777777" w:rsidR="00E40959" w:rsidRPr="00B916EC" w:rsidRDefault="00E40959" w:rsidP="003516E7">
            <w:pPr>
              <w:pStyle w:val="TAC"/>
            </w:pPr>
          </w:p>
        </w:tc>
        <w:tc>
          <w:tcPr>
            <w:tcW w:w="0" w:type="auto"/>
            <w:vAlign w:val="center"/>
          </w:tcPr>
          <w:p w14:paraId="4A313D7C" w14:textId="77777777" w:rsidR="00E40959" w:rsidRPr="00B916EC" w:rsidRDefault="00E40959" w:rsidP="003516E7">
            <w:pPr>
              <w:pStyle w:val="TAC"/>
            </w:pPr>
            <w:r>
              <w:t>1</w:t>
            </w:r>
          </w:p>
        </w:tc>
        <w:tc>
          <w:tcPr>
            <w:tcW w:w="0" w:type="auto"/>
            <w:vAlign w:val="center"/>
          </w:tcPr>
          <w:p w14:paraId="5E109B68" w14:textId="77777777" w:rsidR="00E40959" w:rsidRPr="001322F1" w:rsidRDefault="00151204" w:rsidP="003516E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E40959" w:rsidRPr="00B916EC" w14:paraId="4C566EA1" w14:textId="77777777" w:rsidTr="003516E7">
        <w:trPr>
          <w:trHeight w:hRule="exact" w:val="358"/>
          <w:jc w:val="center"/>
        </w:trPr>
        <w:tc>
          <w:tcPr>
            <w:tcW w:w="0" w:type="auto"/>
            <w:vMerge w:val="restart"/>
            <w:vAlign w:val="center"/>
          </w:tcPr>
          <w:p w14:paraId="7148D5F6" w14:textId="77777777" w:rsidR="00E40959" w:rsidRPr="00B916EC" w:rsidRDefault="00151204" w:rsidP="003516E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12454491" w14:textId="77777777" w:rsidR="00E40959" w:rsidRPr="00B916EC" w:rsidRDefault="00E40959" w:rsidP="003516E7">
            <w:pPr>
              <w:pStyle w:val="TAC"/>
            </w:pPr>
            <w:r>
              <w:t>00</w:t>
            </w:r>
          </w:p>
        </w:tc>
        <w:tc>
          <w:tcPr>
            <w:tcW w:w="0" w:type="auto"/>
            <w:vAlign w:val="center"/>
          </w:tcPr>
          <w:p w14:paraId="06642E72" w14:textId="77777777" w:rsidR="00E40959" w:rsidRPr="001322F1" w:rsidRDefault="00151204" w:rsidP="003516E7">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E40959" w:rsidRPr="00B916EC" w14:paraId="502913C4" w14:textId="77777777" w:rsidTr="003516E7">
        <w:trPr>
          <w:trHeight w:hRule="exact" w:val="367"/>
          <w:jc w:val="center"/>
        </w:trPr>
        <w:tc>
          <w:tcPr>
            <w:tcW w:w="0" w:type="auto"/>
            <w:vMerge/>
            <w:vAlign w:val="center"/>
          </w:tcPr>
          <w:p w14:paraId="2ADEFE91" w14:textId="77777777" w:rsidR="00E40959" w:rsidRPr="00B916EC" w:rsidRDefault="00E40959" w:rsidP="003516E7">
            <w:pPr>
              <w:pStyle w:val="TAC"/>
            </w:pPr>
          </w:p>
        </w:tc>
        <w:tc>
          <w:tcPr>
            <w:tcW w:w="0" w:type="auto"/>
            <w:vAlign w:val="center"/>
          </w:tcPr>
          <w:p w14:paraId="47D8BF9E" w14:textId="77777777" w:rsidR="00E40959" w:rsidRPr="00B916EC" w:rsidRDefault="00E40959" w:rsidP="003516E7">
            <w:pPr>
              <w:pStyle w:val="TAC"/>
            </w:pPr>
            <w:r>
              <w:t>01</w:t>
            </w:r>
          </w:p>
        </w:tc>
        <w:tc>
          <w:tcPr>
            <w:tcW w:w="0" w:type="auto"/>
            <w:vAlign w:val="center"/>
          </w:tcPr>
          <w:p w14:paraId="613BDA0D" w14:textId="77777777" w:rsidR="00E40959" w:rsidRPr="001322F1" w:rsidRDefault="00151204" w:rsidP="003516E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E40959" w:rsidRPr="00B916EC" w14:paraId="7E0627AF" w14:textId="77777777" w:rsidTr="003516E7">
        <w:trPr>
          <w:trHeight w:hRule="exact" w:val="358"/>
          <w:jc w:val="center"/>
        </w:trPr>
        <w:tc>
          <w:tcPr>
            <w:tcW w:w="0" w:type="auto"/>
            <w:vMerge/>
            <w:vAlign w:val="center"/>
          </w:tcPr>
          <w:p w14:paraId="52E82762" w14:textId="77777777" w:rsidR="00E40959" w:rsidRPr="00B916EC" w:rsidRDefault="00E40959" w:rsidP="003516E7">
            <w:pPr>
              <w:pStyle w:val="TAC"/>
            </w:pPr>
          </w:p>
        </w:tc>
        <w:tc>
          <w:tcPr>
            <w:tcW w:w="0" w:type="auto"/>
            <w:vAlign w:val="center"/>
          </w:tcPr>
          <w:p w14:paraId="2F3BCAFF" w14:textId="77777777" w:rsidR="00E40959" w:rsidRDefault="00E40959" w:rsidP="003516E7">
            <w:pPr>
              <w:pStyle w:val="TAC"/>
            </w:pPr>
            <w:r>
              <w:t>10</w:t>
            </w:r>
          </w:p>
        </w:tc>
        <w:tc>
          <w:tcPr>
            <w:tcW w:w="0" w:type="auto"/>
            <w:vAlign w:val="center"/>
          </w:tcPr>
          <w:p w14:paraId="23E75DCC" w14:textId="77777777" w:rsidR="00E40959" w:rsidRPr="001322F1" w:rsidRDefault="00E40959" w:rsidP="003516E7">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E40959" w:rsidRPr="00B916EC" w14:paraId="3BA4CFAA" w14:textId="77777777" w:rsidTr="003516E7">
        <w:trPr>
          <w:trHeight w:hRule="exact" w:val="358"/>
          <w:jc w:val="center"/>
        </w:trPr>
        <w:tc>
          <w:tcPr>
            <w:tcW w:w="0" w:type="auto"/>
            <w:vMerge/>
            <w:vAlign w:val="center"/>
          </w:tcPr>
          <w:p w14:paraId="4D2D56D7" w14:textId="77777777" w:rsidR="00E40959" w:rsidRPr="00B916EC" w:rsidRDefault="00E40959" w:rsidP="003516E7">
            <w:pPr>
              <w:pStyle w:val="TAC"/>
            </w:pPr>
          </w:p>
        </w:tc>
        <w:tc>
          <w:tcPr>
            <w:tcW w:w="0" w:type="auto"/>
            <w:vAlign w:val="center"/>
          </w:tcPr>
          <w:p w14:paraId="5F695018" w14:textId="77777777" w:rsidR="00E40959" w:rsidRDefault="00E40959" w:rsidP="003516E7">
            <w:pPr>
              <w:pStyle w:val="TAC"/>
            </w:pPr>
            <w:r>
              <w:t>11</w:t>
            </w:r>
          </w:p>
        </w:tc>
        <w:tc>
          <w:tcPr>
            <w:tcW w:w="0" w:type="auto"/>
            <w:vAlign w:val="center"/>
          </w:tcPr>
          <w:p w14:paraId="66328853" w14:textId="77777777" w:rsidR="00E40959" w:rsidRPr="00D12DB7" w:rsidRDefault="00E40959" w:rsidP="003516E7">
            <w:pPr>
              <w:pStyle w:val="TAC"/>
              <w:rPr>
                <w:rFonts w:cs="Arial"/>
                <w:lang w:val="x-none"/>
              </w:rPr>
            </w:pPr>
            <w:r w:rsidRPr="00D12DB7">
              <w:rPr>
                <w:rFonts w:cs="Arial"/>
              </w:rPr>
              <w:t>Reserved</w:t>
            </w:r>
          </w:p>
        </w:tc>
      </w:tr>
    </w:tbl>
    <w:p w14:paraId="3CBF7BBC" w14:textId="77777777" w:rsidR="00E40959" w:rsidRPr="00B916EC" w:rsidRDefault="00E40959" w:rsidP="00E40959"/>
    <w:p w14:paraId="18FAA002" w14:textId="77777777" w:rsidR="00E40959" w:rsidRPr="00B916EC" w:rsidRDefault="00E40959" w:rsidP="00E40959">
      <w:r>
        <w:t>A</w:t>
      </w:r>
      <w:r w:rsidRPr="00B916EC">
        <w:t xml:space="preserve"> </w:t>
      </w:r>
      <w:r>
        <w:t>SCS</w:t>
      </w:r>
      <w:r w:rsidRPr="00B916EC">
        <w:t xml:space="preserve"> for</w:t>
      </w:r>
      <w:r>
        <w:t xml:space="preserve"> the</w:t>
      </w:r>
      <w:r w:rsidRPr="00B916EC">
        <w:t xml:space="preserve"> PUSCH transmission is provided by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61D935DB" w14:textId="77777777" w:rsidR="00E40959" w:rsidRDefault="00E40959" w:rsidP="00E40959">
      <w:r w:rsidRPr="000600E8">
        <w:t>A UE transmits a transport block in a PUSCH scheduled by a RAR UL grant in a corresponding RAR message using redundancy version number 0</w:t>
      </w:r>
      <w:r>
        <w:t>, if the PUSCH transmission is without repetitions</w:t>
      </w:r>
      <w:r w:rsidRPr="000600E8">
        <w:t xml:space="preserve">. If a TC-RNTI is provided by higher layers, the scrambling initialization of the PUSCH corresponding to the RAR UL grant in clause 8.2 is by TC-RNTI. Otherwise, the scrambling initialization of the PUSCH corresponding to the RAR UL grant in clause 8.2 is by C-RNTI. </w:t>
      </w:r>
    </w:p>
    <w:p w14:paraId="64F3F72F" w14:textId="77777777" w:rsidR="00E40959" w:rsidRPr="000600E8" w:rsidRDefault="00E40959" w:rsidP="00E40959">
      <w:r w:rsidRPr="000600E8">
        <w:t xml:space="preserve">Msg3 PUSCH retransmissions, if any, of the transport block, are scheduled by a DCI format 0_0 with CRC scrambled by a TC-RNTI provided in the corresponding RAR message [11, TS 38.321]. </w:t>
      </w:r>
    </w:p>
    <w:p w14:paraId="7E5EC41A" w14:textId="77777777" w:rsidR="00E40959" w:rsidRDefault="00E40959" w:rsidP="00E40959">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14960738" w14:textId="3C1A47C4" w:rsidR="00E40959" w:rsidRPr="005F7DE3" w:rsidRDefault="00E40959" w:rsidP="00E40959">
      <w:r w:rsidRPr="005F7DE3">
        <w:t xml:space="preserve">A UE can be provided in </w:t>
      </w:r>
      <w:r w:rsidRPr="00AF7677">
        <w:rPr>
          <w:i/>
          <w:iCs/>
          <w:strike/>
          <w:color w:val="FF0000"/>
        </w:rPr>
        <w:t>RACH-</w:t>
      </w:r>
      <w:proofErr w:type="spellStart"/>
      <w:r w:rsidRPr="00AF7677">
        <w:rPr>
          <w:i/>
          <w:iCs/>
          <w:strike/>
          <w:color w:val="FF0000"/>
        </w:rPr>
        <w:t>ConfigCommon</w:t>
      </w:r>
      <w:r w:rsidR="00AF7677" w:rsidRPr="00377BD1">
        <w:rPr>
          <w:i/>
          <w:color w:val="FF0000"/>
        </w:rPr>
        <w:t>BWP</w:t>
      </w:r>
      <w:proofErr w:type="spellEnd"/>
      <w:r w:rsidR="00AF7677" w:rsidRPr="00377BD1">
        <w:rPr>
          <w:i/>
          <w:color w:val="FF0000"/>
        </w:rPr>
        <w:t>-</w:t>
      </w:r>
      <w:proofErr w:type="spellStart"/>
      <w:r w:rsidR="00AF7677" w:rsidRPr="00377BD1">
        <w:rPr>
          <w:i/>
          <w:color w:val="FF0000"/>
          <w:lang w:eastAsia="zh-CN"/>
        </w:rPr>
        <w:t>U</w:t>
      </w:r>
      <w:r w:rsidR="00AF7677" w:rsidRPr="00377BD1">
        <w:rPr>
          <w:i/>
          <w:color w:val="FF0000"/>
        </w:rPr>
        <w:t>plinkCommon</w:t>
      </w:r>
      <w:proofErr w:type="spellEnd"/>
      <w:r w:rsidRPr="005F7DE3">
        <w:t xml:space="preserve"> a set of numbers of repetitions for a PUSCH transmission </w:t>
      </w:r>
      <w:r>
        <w:t xml:space="preserve">with PUSCH repetition Type A that is scheduled by a RAR UL grant or by a DCI format 0_0 with CRC scrambled by a TC-RNTI. </w:t>
      </w:r>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603637">
        <w:rPr>
          <w:i/>
          <w:iCs/>
          <w:strike/>
          <w:color w:val="FF0000"/>
        </w:rPr>
        <w:t>numberOfMsg3Repetitions</w:t>
      </w:r>
      <w:r w:rsidR="00603637" w:rsidRPr="00053052">
        <w:rPr>
          <w:i/>
          <w:color w:val="FF0000"/>
        </w:rPr>
        <w:t xml:space="preserve">numberOfMsg3-RepetitionsList </w:t>
      </w:r>
      <w:r>
        <w:t xml:space="preserve">or from {1, 2, 3, 4} if </w:t>
      </w:r>
      <w:r w:rsidR="003D6D8C" w:rsidRPr="00603637">
        <w:rPr>
          <w:i/>
          <w:iCs/>
          <w:strike/>
          <w:color w:val="FF0000"/>
        </w:rPr>
        <w:t>numberOfMsg3Repetitions</w:t>
      </w:r>
      <w:r w:rsidR="003D6D8C" w:rsidRPr="00053052">
        <w:rPr>
          <w:i/>
          <w:color w:val="FF0000"/>
        </w:rPr>
        <w:t xml:space="preserve">numberOfMsg3-RepetitionsList </w:t>
      </w:r>
      <w:r>
        <w:t>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5F7DE3">
        <w:t xml:space="preserve"> where 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SS/PBCH block with index provided by </w:t>
      </w:r>
      <w:proofErr w:type="spellStart"/>
      <w:r w:rsidRPr="005F7DE3">
        <w:rPr>
          <w:i/>
          <w:lang w:val="en-US"/>
        </w:rPr>
        <w:t>ssb-PositionsInBurst</w:t>
      </w:r>
      <w:proofErr w:type="spellEnd"/>
      <w:r w:rsidRPr="005F7DE3">
        <w:rPr>
          <w:iCs/>
          <w:lang w:val="en-US"/>
        </w:rPr>
        <w:t>.</w:t>
      </w:r>
    </w:p>
    <w:p w14:paraId="6397FA08" w14:textId="77777777" w:rsidR="00445A81" w:rsidRDefault="00445A81" w:rsidP="00FD7FA4">
      <w:pPr>
        <w:pStyle w:val="Heading2"/>
        <w:rPr>
          <w:lang w:eastAsia="zh-CN"/>
        </w:rPr>
      </w:pPr>
    </w:p>
    <w:sectPr w:rsidR="00445A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BC4E7" w14:textId="77777777" w:rsidR="00F159E8" w:rsidRDefault="00F159E8">
      <w:r>
        <w:separator/>
      </w:r>
    </w:p>
  </w:endnote>
  <w:endnote w:type="continuationSeparator" w:id="0">
    <w:p w14:paraId="6E8DAF5A" w14:textId="77777777" w:rsidR="00F159E8" w:rsidRDefault="00F1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71C11" w14:textId="77777777" w:rsidR="00F159E8" w:rsidRDefault="00F159E8">
      <w:r>
        <w:separator/>
      </w:r>
    </w:p>
  </w:footnote>
  <w:footnote w:type="continuationSeparator" w:id="0">
    <w:p w14:paraId="22AC88E0" w14:textId="77777777" w:rsidR="00F159E8" w:rsidRDefault="00F15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C0924"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C2400"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F55AA"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63760"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209AE"/>
    <w:rsid w:val="00022E4A"/>
    <w:rsid w:val="00023867"/>
    <w:rsid w:val="00035A67"/>
    <w:rsid w:val="00042B01"/>
    <w:rsid w:val="000460E4"/>
    <w:rsid w:val="00051732"/>
    <w:rsid w:val="00053052"/>
    <w:rsid w:val="00053AC2"/>
    <w:rsid w:val="00063B76"/>
    <w:rsid w:val="00066C8B"/>
    <w:rsid w:val="000834EC"/>
    <w:rsid w:val="00083D7C"/>
    <w:rsid w:val="0008650D"/>
    <w:rsid w:val="00091518"/>
    <w:rsid w:val="00094EB8"/>
    <w:rsid w:val="00096307"/>
    <w:rsid w:val="0009696A"/>
    <w:rsid w:val="00097902"/>
    <w:rsid w:val="000A3835"/>
    <w:rsid w:val="000A3FDF"/>
    <w:rsid w:val="000A6394"/>
    <w:rsid w:val="000A6836"/>
    <w:rsid w:val="000B3579"/>
    <w:rsid w:val="000B5013"/>
    <w:rsid w:val="000B7FED"/>
    <w:rsid w:val="000C038A"/>
    <w:rsid w:val="000C1481"/>
    <w:rsid w:val="000C4FCF"/>
    <w:rsid w:val="000C6598"/>
    <w:rsid w:val="000C78BC"/>
    <w:rsid w:val="000D6BEE"/>
    <w:rsid w:val="000F0390"/>
    <w:rsid w:val="00115FB6"/>
    <w:rsid w:val="00116BD4"/>
    <w:rsid w:val="001171F9"/>
    <w:rsid w:val="00123AAC"/>
    <w:rsid w:val="00131D0C"/>
    <w:rsid w:val="00143860"/>
    <w:rsid w:val="00143BFF"/>
    <w:rsid w:val="00145D43"/>
    <w:rsid w:val="00146B65"/>
    <w:rsid w:val="00151204"/>
    <w:rsid w:val="00151293"/>
    <w:rsid w:val="00152D24"/>
    <w:rsid w:val="00152EFF"/>
    <w:rsid w:val="001568D4"/>
    <w:rsid w:val="001617BA"/>
    <w:rsid w:val="00162602"/>
    <w:rsid w:val="00167CEF"/>
    <w:rsid w:val="00171992"/>
    <w:rsid w:val="00172BB0"/>
    <w:rsid w:val="0017770D"/>
    <w:rsid w:val="00182904"/>
    <w:rsid w:val="00183A53"/>
    <w:rsid w:val="00191EED"/>
    <w:rsid w:val="00192C46"/>
    <w:rsid w:val="001937FD"/>
    <w:rsid w:val="001A08B3"/>
    <w:rsid w:val="001A1714"/>
    <w:rsid w:val="001A500A"/>
    <w:rsid w:val="001A7B60"/>
    <w:rsid w:val="001A7F0F"/>
    <w:rsid w:val="001B52F0"/>
    <w:rsid w:val="001B545B"/>
    <w:rsid w:val="001B6AA7"/>
    <w:rsid w:val="001B7A65"/>
    <w:rsid w:val="001C3EEF"/>
    <w:rsid w:val="001C41BB"/>
    <w:rsid w:val="001D03E3"/>
    <w:rsid w:val="001D05A3"/>
    <w:rsid w:val="001E41F3"/>
    <w:rsid w:val="001E6968"/>
    <w:rsid w:val="001F1856"/>
    <w:rsid w:val="001F250A"/>
    <w:rsid w:val="001F3CE9"/>
    <w:rsid w:val="001F4516"/>
    <w:rsid w:val="00202758"/>
    <w:rsid w:val="002264A8"/>
    <w:rsid w:val="00227D09"/>
    <w:rsid w:val="00230235"/>
    <w:rsid w:val="0023231C"/>
    <w:rsid w:val="00235219"/>
    <w:rsid w:val="002408AE"/>
    <w:rsid w:val="002467D0"/>
    <w:rsid w:val="0026004D"/>
    <w:rsid w:val="002640DD"/>
    <w:rsid w:val="0026716C"/>
    <w:rsid w:val="0026758C"/>
    <w:rsid w:val="00275D12"/>
    <w:rsid w:val="00275FED"/>
    <w:rsid w:val="002775B9"/>
    <w:rsid w:val="00283A8D"/>
    <w:rsid w:val="00284FEB"/>
    <w:rsid w:val="0028535F"/>
    <w:rsid w:val="002860C4"/>
    <w:rsid w:val="0029201C"/>
    <w:rsid w:val="00293C24"/>
    <w:rsid w:val="002968D2"/>
    <w:rsid w:val="002977C1"/>
    <w:rsid w:val="002A20FC"/>
    <w:rsid w:val="002A36A3"/>
    <w:rsid w:val="002B5741"/>
    <w:rsid w:val="002C5EEA"/>
    <w:rsid w:val="002C77F2"/>
    <w:rsid w:val="002D289A"/>
    <w:rsid w:val="002D3E31"/>
    <w:rsid w:val="002D54E9"/>
    <w:rsid w:val="002D574B"/>
    <w:rsid w:val="002D6324"/>
    <w:rsid w:val="002E605C"/>
    <w:rsid w:val="002F28E2"/>
    <w:rsid w:val="002F304D"/>
    <w:rsid w:val="002F68CC"/>
    <w:rsid w:val="002F7AA8"/>
    <w:rsid w:val="00301FE2"/>
    <w:rsid w:val="0030452A"/>
    <w:rsid w:val="00305409"/>
    <w:rsid w:val="00310DFD"/>
    <w:rsid w:val="00314ACF"/>
    <w:rsid w:val="003166FF"/>
    <w:rsid w:val="00322A44"/>
    <w:rsid w:val="00325E65"/>
    <w:rsid w:val="00326A7A"/>
    <w:rsid w:val="003354B2"/>
    <w:rsid w:val="00340462"/>
    <w:rsid w:val="00353988"/>
    <w:rsid w:val="00356F27"/>
    <w:rsid w:val="003577B7"/>
    <w:rsid w:val="003609EF"/>
    <w:rsid w:val="0036231A"/>
    <w:rsid w:val="0036505D"/>
    <w:rsid w:val="0036557F"/>
    <w:rsid w:val="00371F19"/>
    <w:rsid w:val="00374893"/>
    <w:rsid w:val="00374DD4"/>
    <w:rsid w:val="00377BD1"/>
    <w:rsid w:val="00377D3D"/>
    <w:rsid w:val="00382B0F"/>
    <w:rsid w:val="00392804"/>
    <w:rsid w:val="0039363A"/>
    <w:rsid w:val="003A19D5"/>
    <w:rsid w:val="003A5E97"/>
    <w:rsid w:val="003B78B2"/>
    <w:rsid w:val="003C793C"/>
    <w:rsid w:val="003D026F"/>
    <w:rsid w:val="003D1630"/>
    <w:rsid w:val="003D1C24"/>
    <w:rsid w:val="003D6D8C"/>
    <w:rsid w:val="003E1A36"/>
    <w:rsid w:val="003F511E"/>
    <w:rsid w:val="003F5E7F"/>
    <w:rsid w:val="003F7BA2"/>
    <w:rsid w:val="00402B04"/>
    <w:rsid w:val="0040362E"/>
    <w:rsid w:val="00406579"/>
    <w:rsid w:val="00407F10"/>
    <w:rsid w:val="00410371"/>
    <w:rsid w:val="00412EAE"/>
    <w:rsid w:val="0041350F"/>
    <w:rsid w:val="004177AE"/>
    <w:rsid w:val="00422B5D"/>
    <w:rsid w:val="004242F1"/>
    <w:rsid w:val="00425FEF"/>
    <w:rsid w:val="004264E5"/>
    <w:rsid w:val="00430F9B"/>
    <w:rsid w:val="004316F6"/>
    <w:rsid w:val="004327E3"/>
    <w:rsid w:val="00434E71"/>
    <w:rsid w:val="00437C1A"/>
    <w:rsid w:val="00441F42"/>
    <w:rsid w:val="00445A81"/>
    <w:rsid w:val="00455FA5"/>
    <w:rsid w:val="00457DB8"/>
    <w:rsid w:val="0046137F"/>
    <w:rsid w:val="00465138"/>
    <w:rsid w:val="00476171"/>
    <w:rsid w:val="004826C6"/>
    <w:rsid w:val="004870A2"/>
    <w:rsid w:val="004A2892"/>
    <w:rsid w:val="004B4DE6"/>
    <w:rsid w:val="004B75B7"/>
    <w:rsid w:val="004C1920"/>
    <w:rsid w:val="004C3491"/>
    <w:rsid w:val="004C3B79"/>
    <w:rsid w:val="004C773E"/>
    <w:rsid w:val="004D489F"/>
    <w:rsid w:val="004E1762"/>
    <w:rsid w:val="004E1FBA"/>
    <w:rsid w:val="004F1892"/>
    <w:rsid w:val="005122AF"/>
    <w:rsid w:val="0051580D"/>
    <w:rsid w:val="00521A7C"/>
    <w:rsid w:val="005234BB"/>
    <w:rsid w:val="005277B9"/>
    <w:rsid w:val="005415E1"/>
    <w:rsid w:val="00547111"/>
    <w:rsid w:val="0055280C"/>
    <w:rsid w:val="00564E16"/>
    <w:rsid w:val="00565B98"/>
    <w:rsid w:val="00576F67"/>
    <w:rsid w:val="00584B3D"/>
    <w:rsid w:val="0058660F"/>
    <w:rsid w:val="00592D74"/>
    <w:rsid w:val="00594EB8"/>
    <w:rsid w:val="005A6321"/>
    <w:rsid w:val="005B6152"/>
    <w:rsid w:val="005B650B"/>
    <w:rsid w:val="005B770E"/>
    <w:rsid w:val="005C0BB7"/>
    <w:rsid w:val="005C138C"/>
    <w:rsid w:val="005C32DA"/>
    <w:rsid w:val="005D19C1"/>
    <w:rsid w:val="005D639A"/>
    <w:rsid w:val="005D7483"/>
    <w:rsid w:val="005D756F"/>
    <w:rsid w:val="005D757B"/>
    <w:rsid w:val="005E2C44"/>
    <w:rsid w:val="005E427C"/>
    <w:rsid w:val="005E525F"/>
    <w:rsid w:val="005F1248"/>
    <w:rsid w:val="005F3208"/>
    <w:rsid w:val="00600CF7"/>
    <w:rsid w:val="00603637"/>
    <w:rsid w:val="00615FEF"/>
    <w:rsid w:val="00616002"/>
    <w:rsid w:val="006167CB"/>
    <w:rsid w:val="00621188"/>
    <w:rsid w:val="006257ED"/>
    <w:rsid w:val="00627756"/>
    <w:rsid w:val="00627BBF"/>
    <w:rsid w:val="0063127C"/>
    <w:rsid w:val="006336E8"/>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745D"/>
    <w:rsid w:val="006B46FB"/>
    <w:rsid w:val="006C208E"/>
    <w:rsid w:val="006D10DC"/>
    <w:rsid w:val="006D5385"/>
    <w:rsid w:val="006E0733"/>
    <w:rsid w:val="006E21FB"/>
    <w:rsid w:val="006E4D0A"/>
    <w:rsid w:val="006E69A7"/>
    <w:rsid w:val="006F0EDB"/>
    <w:rsid w:val="006F2083"/>
    <w:rsid w:val="007002AD"/>
    <w:rsid w:val="00702BD2"/>
    <w:rsid w:val="00705A9B"/>
    <w:rsid w:val="00705AC6"/>
    <w:rsid w:val="007338E0"/>
    <w:rsid w:val="007429A1"/>
    <w:rsid w:val="00743968"/>
    <w:rsid w:val="0074643D"/>
    <w:rsid w:val="007515D8"/>
    <w:rsid w:val="00761111"/>
    <w:rsid w:val="0079138B"/>
    <w:rsid w:val="00792173"/>
    <w:rsid w:val="00792342"/>
    <w:rsid w:val="007977A8"/>
    <w:rsid w:val="007A4818"/>
    <w:rsid w:val="007A514B"/>
    <w:rsid w:val="007B0B96"/>
    <w:rsid w:val="007B2D08"/>
    <w:rsid w:val="007B31CF"/>
    <w:rsid w:val="007B512A"/>
    <w:rsid w:val="007B6472"/>
    <w:rsid w:val="007B7F2B"/>
    <w:rsid w:val="007C2097"/>
    <w:rsid w:val="007C2658"/>
    <w:rsid w:val="007D0C06"/>
    <w:rsid w:val="007D1EF4"/>
    <w:rsid w:val="007D26FB"/>
    <w:rsid w:val="007D6A07"/>
    <w:rsid w:val="007F2CE1"/>
    <w:rsid w:val="007F43FD"/>
    <w:rsid w:val="007F60C4"/>
    <w:rsid w:val="007F7259"/>
    <w:rsid w:val="008040A8"/>
    <w:rsid w:val="00810561"/>
    <w:rsid w:val="00810B3C"/>
    <w:rsid w:val="00814B50"/>
    <w:rsid w:val="0082197A"/>
    <w:rsid w:val="00822C72"/>
    <w:rsid w:val="00823A9A"/>
    <w:rsid w:val="008279FA"/>
    <w:rsid w:val="0083341F"/>
    <w:rsid w:val="00847354"/>
    <w:rsid w:val="00856C0E"/>
    <w:rsid w:val="008626E7"/>
    <w:rsid w:val="00870EE7"/>
    <w:rsid w:val="00872566"/>
    <w:rsid w:val="008735D9"/>
    <w:rsid w:val="008863B9"/>
    <w:rsid w:val="008A45A6"/>
    <w:rsid w:val="008B3489"/>
    <w:rsid w:val="008B4931"/>
    <w:rsid w:val="008B704E"/>
    <w:rsid w:val="008C37B5"/>
    <w:rsid w:val="008C4B9F"/>
    <w:rsid w:val="008C57CF"/>
    <w:rsid w:val="008C6BAE"/>
    <w:rsid w:val="008C717E"/>
    <w:rsid w:val="008D76F3"/>
    <w:rsid w:val="008E7530"/>
    <w:rsid w:val="008F521E"/>
    <w:rsid w:val="008F686C"/>
    <w:rsid w:val="009005EB"/>
    <w:rsid w:val="009006EF"/>
    <w:rsid w:val="00901426"/>
    <w:rsid w:val="009148DE"/>
    <w:rsid w:val="00915112"/>
    <w:rsid w:val="0091713F"/>
    <w:rsid w:val="009224F4"/>
    <w:rsid w:val="00926F73"/>
    <w:rsid w:val="009307A6"/>
    <w:rsid w:val="00932830"/>
    <w:rsid w:val="00934AB1"/>
    <w:rsid w:val="00934B20"/>
    <w:rsid w:val="00941E30"/>
    <w:rsid w:val="00944D29"/>
    <w:rsid w:val="00947106"/>
    <w:rsid w:val="00951B66"/>
    <w:rsid w:val="009537C2"/>
    <w:rsid w:val="009545FD"/>
    <w:rsid w:val="0096299D"/>
    <w:rsid w:val="00963551"/>
    <w:rsid w:val="00973DE3"/>
    <w:rsid w:val="009777D9"/>
    <w:rsid w:val="00981096"/>
    <w:rsid w:val="00983C6D"/>
    <w:rsid w:val="009919E1"/>
    <w:rsid w:val="00991B88"/>
    <w:rsid w:val="009A35C4"/>
    <w:rsid w:val="009A37C3"/>
    <w:rsid w:val="009A5753"/>
    <w:rsid w:val="009A579D"/>
    <w:rsid w:val="009B477D"/>
    <w:rsid w:val="009E3297"/>
    <w:rsid w:val="009E3C2F"/>
    <w:rsid w:val="009E6E09"/>
    <w:rsid w:val="009F0DE3"/>
    <w:rsid w:val="009F675A"/>
    <w:rsid w:val="009F734F"/>
    <w:rsid w:val="00A11556"/>
    <w:rsid w:val="00A13581"/>
    <w:rsid w:val="00A1752A"/>
    <w:rsid w:val="00A246B6"/>
    <w:rsid w:val="00A335F2"/>
    <w:rsid w:val="00A377E8"/>
    <w:rsid w:val="00A468D1"/>
    <w:rsid w:val="00A47E70"/>
    <w:rsid w:val="00A50256"/>
    <w:rsid w:val="00A50449"/>
    <w:rsid w:val="00A5099F"/>
    <w:rsid w:val="00A50CF0"/>
    <w:rsid w:val="00A52CB7"/>
    <w:rsid w:val="00A53F7E"/>
    <w:rsid w:val="00A56385"/>
    <w:rsid w:val="00A63018"/>
    <w:rsid w:val="00A75BF2"/>
    <w:rsid w:val="00A7634D"/>
    <w:rsid w:val="00A7671C"/>
    <w:rsid w:val="00A8066F"/>
    <w:rsid w:val="00A909C2"/>
    <w:rsid w:val="00AA07F2"/>
    <w:rsid w:val="00AA0F77"/>
    <w:rsid w:val="00AA2CBC"/>
    <w:rsid w:val="00AA45B6"/>
    <w:rsid w:val="00AB33CD"/>
    <w:rsid w:val="00AB402C"/>
    <w:rsid w:val="00AC026F"/>
    <w:rsid w:val="00AC2F0D"/>
    <w:rsid w:val="00AC356A"/>
    <w:rsid w:val="00AC3E4C"/>
    <w:rsid w:val="00AC5820"/>
    <w:rsid w:val="00AD1CD8"/>
    <w:rsid w:val="00AD2F97"/>
    <w:rsid w:val="00AE35D2"/>
    <w:rsid w:val="00AE53C5"/>
    <w:rsid w:val="00AE6AC9"/>
    <w:rsid w:val="00AF2D99"/>
    <w:rsid w:val="00AF3496"/>
    <w:rsid w:val="00AF7677"/>
    <w:rsid w:val="00B009A5"/>
    <w:rsid w:val="00B02C79"/>
    <w:rsid w:val="00B02CDA"/>
    <w:rsid w:val="00B131C2"/>
    <w:rsid w:val="00B13BC9"/>
    <w:rsid w:val="00B148D7"/>
    <w:rsid w:val="00B22F18"/>
    <w:rsid w:val="00B23754"/>
    <w:rsid w:val="00B258BB"/>
    <w:rsid w:val="00B25940"/>
    <w:rsid w:val="00B27D06"/>
    <w:rsid w:val="00B302D3"/>
    <w:rsid w:val="00B33F4C"/>
    <w:rsid w:val="00B4661D"/>
    <w:rsid w:val="00B6091C"/>
    <w:rsid w:val="00B618F2"/>
    <w:rsid w:val="00B63679"/>
    <w:rsid w:val="00B6462E"/>
    <w:rsid w:val="00B67B97"/>
    <w:rsid w:val="00B70435"/>
    <w:rsid w:val="00B7500B"/>
    <w:rsid w:val="00B750E7"/>
    <w:rsid w:val="00B7512C"/>
    <w:rsid w:val="00B854AF"/>
    <w:rsid w:val="00B91F2C"/>
    <w:rsid w:val="00B968C8"/>
    <w:rsid w:val="00BA320A"/>
    <w:rsid w:val="00BA3EC5"/>
    <w:rsid w:val="00BA51D9"/>
    <w:rsid w:val="00BB5DFC"/>
    <w:rsid w:val="00BB7A33"/>
    <w:rsid w:val="00BC31CD"/>
    <w:rsid w:val="00BC5310"/>
    <w:rsid w:val="00BC793C"/>
    <w:rsid w:val="00BD279D"/>
    <w:rsid w:val="00BD6BB8"/>
    <w:rsid w:val="00BF1F01"/>
    <w:rsid w:val="00BF5D61"/>
    <w:rsid w:val="00C06582"/>
    <w:rsid w:val="00C0777A"/>
    <w:rsid w:val="00C15B4F"/>
    <w:rsid w:val="00C21DA4"/>
    <w:rsid w:val="00C37421"/>
    <w:rsid w:val="00C41A10"/>
    <w:rsid w:val="00C42748"/>
    <w:rsid w:val="00C44500"/>
    <w:rsid w:val="00C46AEA"/>
    <w:rsid w:val="00C54371"/>
    <w:rsid w:val="00C57D63"/>
    <w:rsid w:val="00C624EF"/>
    <w:rsid w:val="00C63097"/>
    <w:rsid w:val="00C66BA2"/>
    <w:rsid w:val="00C7474F"/>
    <w:rsid w:val="00C86116"/>
    <w:rsid w:val="00C918C8"/>
    <w:rsid w:val="00C9484F"/>
    <w:rsid w:val="00C95985"/>
    <w:rsid w:val="00C95B48"/>
    <w:rsid w:val="00CA0D93"/>
    <w:rsid w:val="00CB375B"/>
    <w:rsid w:val="00CB39AC"/>
    <w:rsid w:val="00CC4DC2"/>
    <w:rsid w:val="00CC5026"/>
    <w:rsid w:val="00CC57CF"/>
    <w:rsid w:val="00CC68D0"/>
    <w:rsid w:val="00CD1D23"/>
    <w:rsid w:val="00CD3055"/>
    <w:rsid w:val="00CD7384"/>
    <w:rsid w:val="00CF1838"/>
    <w:rsid w:val="00CF6084"/>
    <w:rsid w:val="00D00B41"/>
    <w:rsid w:val="00D03F9A"/>
    <w:rsid w:val="00D06D51"/>
    <w:rsid w:val="00D06F80"/>
    <w:rsid w:val="00D17703"/>
    <w:rsid w:val="00D20EE6"/>
    <w:rsid w:val="00D21022"/>
    <w:rsid w:val="00D24991"/>
    <w:rsid w:val="00D31320"/>
    <w:rsid w:val="00D4024B"/>
    <w:rsid w:val="00D41DEC"/>
    <w:rsid w:val="00D50255"/>
    <w:rsid w:val="00D552AB"/>
    <w:rsid w:val="00D66520"/>
    <w:rsid w:val="00D66793"/>
    <w:rsid w:val="00D67CAC"/>
    <w:rsid w:val="00D72AEB"/>
    <w:rsid w:val="00D84521"/>
    <w:rsid w:val="00D86860"/>
    <w:rsid w:val="00DA2663"/>
    <w:rsid w:val="00DA7CD0"/>
    <w:rsid w:val="00DB1E0E"/>
    <w:rsid w:val="00DC0808"/>
    <w:rsid w:val="00DC120B"/>
    <w:rsid w:val="00DC1E7D"/>
    <w:rsid w:val="00DC3BC4"/>
    <w:rsid w:val="00DD09F4"/>
    <w:rsid w:val="00DD405D"/>
    <w:rsid w:val="00DD7D68"/>
    <w:rsid w:val="00DE1D3A"/>
    <w:rsid w:val="00DE34CF"/>
    <w:rsid w:val="00DE73A3"/>
    <w:rsid w:val="00DF4F8F"/>
    <w:rsid w:val="00E05B56"/>
    <w:rsid w:val="00E13F3D"/>
    <w:rsid w:val="00E16212"/>
    <w:rsid w:val="00E20375"/>
    <w:rsid w:val="00E27637"/>
    <w:rsid w:val="00E30792"/>
    <w:rsid w:val="00E31706"/>
    <w:rsid w:val="00E34898"/>
    <w:rsid w:val="00E36851"/>
    <w:rsid w:val="00E40959"/>
    <w:rsid w:val="00E44711"/>
    <w:rsid w:val="00E551C2"/>
    <w:rsid w:val="00E55986"/>
    <w:rsid w:val="00E57B3D"/>
    <w:rsid w:val="00E6244C"/>
    <w:rsid w:val="00E62BBE"/>
    <w:rsid w:val="00E66184"/>
    <w:rsid w:val="00E75CD1"/>
    <w:rsid w:val="00E84B43"/>
    <w:rsid w:val="00E9210C"/>
    <w:rsid w:val="00E957BB"/>
    <w:rsid w:val="00E95B5C"/>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4514"/>
    <w:rsid w:val="00F159E8"/>
    <w:rsid w:val="00F25D98"/>
    <w:rsid w:val="00F26984"/>
    <w:rsid w:val="00F272B2"/>
    <w:rsid w:val="00F27A8F"/>
    <w:rsid w:val="00F300FB"/>
    <w:rsid w:val="00F342F0"/>
    <w:rsid w:val="00F3598B"/>
    <w:rsid w:val="00F3797F"/>
    <w:rsid w:val="00F4703B"/>
    <w:rsid w:val="00F4730E"/>
    <w:rsid w:val="00F47401"/>
    <w:rsid w:val="00F622CD"/>
    <w:rsid w:val="00F73CAB"/>
    <w:rsid w:val="00F74950"/>
    <w:rsid w:val="00F75EBD"/>
    <w:rsid w:val="00F8250D"/>
    <w:rsid w:val="00F83971"/>
    <w:rsid w:val="00F84D71"/>
    <w:rsid w:val="00F95380"/>
    <w:rsid w:val="00F965DA"/>
    <w:rsid w:val="00F97B60"/>
    <w:rsid w:val="00FB2040"/>
    <w:rsid w:val="00FB6386"/>
    <w:rsid w:val="00FC2473"/>
    <w:rsid w:val="00FD083D"/>
    <w:rsid w:val="00FD7FA4"/>
    <w:rsid w:val="00FF13B9"/>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995218"/>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DA309-9AF1-4801-862E-4FAFA787C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B1CAB-9E77-4B83-B32E-DEB6C1EC22B5}">
  <ds:schemaRefs>
    <ds:schemaRef ds:uri="http://schemas.microsoft.com/sharepoint/v3/contenttype/forms"/>
  </ds:schemaRefs>
</ds:datastoreItem>
</file>

<file path=customXml/itemProps3.xml><?xml version="1.0" encoding="utf-8"?>
<ds:datastoreItem xmlns:ds="http://schemas.openxmlformats.org/officeDocument/2006/customXml" ds:itemID="{D30E9964-3512-4B33-8B83-320939D60C22}">
  <ds:schemaRefs>
    <ds:schemaRef ds:uri="98194d48-cc26-4b7e-909f-baa95c83abfa"/>
    <ds:schemaRef ds:uri="http://schemas.microsoft.com/office/2006/documentManagement/types"/>
    <ds:schemaRef ds:uri="http://purl.org/dc/dcmitype/"/>
    <ds:schemaRef ds:uri="http://schemas.microsoft.com/office/infopath/2007/PartnerControls"/>
    <ds:schemaRef ds:uri="http://purl.org/dc/terms/"/>
    <ds:schemaRef ds:uri="http://www.w3.org/XML/1998/namespace"/>
    <ds:schemaRef ds:uri="http://schemas.openxmlformats.org/package/2006/metadata/core-properties"/>
    <ds:schemaRef ds:uri="1c248485-b98a-4513-a581-ff7cb1688d78"/>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75B8A488-1E16-493F-8C5A-F917D7676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1252</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Zhipeng Lin</cp:lastModifiedBy>
  <cp:revision>145</cp:revision>
  <cp:lastPrinted>1900-12-31T16:00:00Z</cp:lastPrinted>
  <dcterms:created xsi:type="dcterms:W3CDTF">2022-08-04T01:34:00Z</dcterms:created>
  <dcterms:modified xsi:type="dcterms:W3CDTF">2022-08-12T03:33:00Z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